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0B3C3E" w14:textId="77777777" w:rsidR="00C6554A" w:rsidRPr="002C380C" w:rsidRDefault="002554CD" w:rsidP="00C6554A">
      <w:pPr>
        <w:pStyle w:val="Photo"/>
      </w:pPr>
      <w:bookmarkStart w:id="0" w:name="_Toc321147149"/>
      <w:bookmarkStart w:id="1" w:name="_Toc318188227"/>
      <w:bookmarkStart w:id="2" w:name="_Toc318188327"/>
      <w:bookmarkStart w:id="3" w:name="_Toc318189312"/>
      <w:bookmarkStart w:id="4" w:name="_Toc321147011"/>
      <w:r w:rsidRPr="002C380C">
        <w:rPr>
          <w:noProof/>
        </w:rPr>
        <w:drawing>
          <wp:inline distT="0" distB="0" distL="0" distR="0" wp14:anchorId="20FE962B" wp14:editId="61D3BBAC">
            <wp:extent cx="3657600" cy="5486400"/>
            <wp:effectExtent l="0" t="0" r="0" b="0"/>
            <wp:docPr id="22" name="Picture 1" descr="Bright blue glacial lake surrounded by white ice on a dark mount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5486400"/>
                    </a:xfrm>
                    <a:prstGeom prst="rect">
                      <a:avLst/>
                    </a:prstGeom>
                    <a:noFill/>
                    <a:ln w="254000" cap="rnd"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bookmarkEnd w:id="0"/>
    <w:bookmarkEnd w:id="1"/>
    <w:bookmarkEnd w:id="2"/>
    <w:bookmarkEnd w:id="3"/>
    <w:bookmarkEnd w:id="4"/>
    <w:p w14:paraId="5412CD98" w14:textId="4AC51D82" w:rsidR="00C6554A" w:rsidRPr="002C380C" w:rsidRDefault="00A560AA" w:rsidP="00C6554A">
      <w:pPr>
        <w:pStyle w:val="Title"/>
      </w:pPr>
      <w:r w:rsidRPr="002C380C">
        <w:t>CÁC THỂ</w:t>
      </w:r>
      <w:r w:rsidR="00B012FE" w:rsidRPr="002C380C">
        <w:t xml:space="preserve"> CỦA CHẤT</w:t>
      </w:r>
      <w:r w:rsidRPr="002C380C">
        <w:t xml:space="preserve"> </w:t>
      </w:r>
      <w:r w:rsidRPr="002C380C">
        <w:br/>
        <w:t>VÀ SỰ CHUYỂN THỂ</w:t>
      </w:r>
    </w:p>
    <w:p w14:paraId="70F19AC7" w14:textId="145BD086" w:rsidR="00B012FE" w:rsidRPr="002C380C" w:rsidRDefault="00F35BD2" w:rsidP="00C6554A">
      <w:pPr>
        <w:pStyle w:val="Subtitle"/>
        <w:rPr>
          <w:color w:val="595959" w:themeColor="text1" w:themeTint="A6"/>
        </w:rPr>
      </w:pPr>
      <w:r w:rsidRPr="002C380C">
        <w:rPr>
          <w:color w:val="595959" w:themeColor="text1" w:themeTint="A6"/>
        </w:rPr>
        <w:t>CÁC THỂ CỦA CHẤT: THỂ RẮN, THỂ LỎNG VÀ THỂ KHÍ</w:t>
      </w:r>
    </w:p>
    <w:p w14:paraId="215B64D2" w14:textId="5A56B97C" w:rsidR="00F35BD2" w:rsidRPr="002C380C" w:rsidRDefault="00F35BD2" w:rsidP="00C6554A">
      <w:pPr>
        <w:pStyle w:val="Subtitle"/>
        <w:rPr>
          <w:color w:val="595959" w:themeColor="text1" w:themeTint="A6"/>
        </w:rPr>
      </w:pPr>
      <w:r w:rsidRPr="002C380C">
        <w:rPr>
          <w:color w:val="595959" w:themeColor="text1" w:themeTint="A6"/>
        </w:rPr>
        <w:t>SỰ CHUYỂN THỂ CỦA CHẤT</w:t>
      </w:r>
    </w:p>
    <w:p w14:paraId="79A1373A" w14:textId="4B7223C9" w:rsidR="00B012FE" w:rsidRPr="002C380C" w:rsidRDefault="00B012FE" w:rsidP="00B012FE">
      <w:pPr>
        <w:pStyle w:val="ContactInfo"/>
      </w:pPr>
      <w:r w:rsidRPr="002C380C">
        <w:rPr>
          <w:color w:val="595959" w:themeColor="text1" w:themeTint="A6"/>
        </w:rPr>
        <w:t xml:space="preserve">Họ và tên:                                                                  </w:t>
      </w:r>
      <w:r w:rsidR="00C6554A" w:rsidRPr="002C380C">
        <w:rPr>
          <w:color w:val="595959" w:themeColor="text1" w:themeTint="A6"/>
        </w:rPr>
        <w:t xml:space="preserve"> | </w:t>
      </w:r>
      <w:r w:rsidRPr="002C380C">
        <w:rPr>
          <w:color w:val="595959" w:themeColor="text1" w:themeTint="A6"/>
        </w:rPr>
        <w:t xml:space="preserve">Lớp:                   </w:t>
      </w:r>
      <w:r w:rsidR="00C6554A" w:rsidRPr="002C380C">
        <w:rPr>
          <w:color w:val="595959" w:themeColor="text1" w:themeTint="A6"/>
        </w:rPr>
        <w:t xml:space="preserve"> | </w:t>
      </w:r>
      <w:r w:rsidRPr="002C380C">
        <w:rPr>
          <w:color w:val="595959" w:themeColor="text1" w:themeTint="A6"/>
        </w:rPr>
        <w:t xml:space="preserve">Nhóm:        </w:t>
      </w:r>
      <w:r w:rsidR="00C6554A" w:rsidRPr="002C380C">
        <w:br w:type="page"/>
      </w:r>
    </w:p>
    <w:p w14:paraId="3C09A13B" w14:textId="4D60109B" w:rsidR="00B012FE" w:rsidRPr="002C380C" w:rsidRDefault="00A54452" w:rsidP="00B012FE">
      <w:r w:rsidRPr="002C380C">
        <w:rPr>
          <w:noProof/>
        </w:rPr>
        <w:lastRenderedPageBreak/>
        <w:drawing>
          <wp:inline distT="0" distB="0" distL="0" distR="0" wp14:anchorId="7969F707" wp14:editId="19426CD3">
            <wp:extent cx="6332220" cy="133477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A3768" w14:textId="79E210D4" w:rsidR="00C6554A" w:rsidRPr="002C380C" w:rsidRDefault="00B012FE" w:rsidP="00C6554A">
      <w:pPr>
        <w:pStyle w:val="Heading1"/>
      </w:pPr>
      <w:r w:rsidRPr="002C380C">
        <w:t>Phiếu số 1</w:t>
      </w:r>
    </w:p>
    <w:p w14:paraId="249617EA" w14:textId="62A0C0CD" w:rsidR="00185E75" w:rsidRPr="002C380C" w:rsidRDefault="00185E75" w:rsidP="00185E75">
      <w:pPr>
        <w:jc w:val="center"/>
        <w:rPr>
          <w:color w:val="595959" w:themeColor="text1" w:themeTint="A6"/>
        </w:rPr>
      </w:pPr>
      <w:r w:rsidRPr="002C380C">
        <w:rPr>
          <w:color w:val="595959" w:themeColor="text1" w:themeTint="A6"/>
        </w:rPr>
        <w:t>Nhóm:                          | Lớp:</w:t>
      </w:r>
    </w:p>
    <w:p w14:paraId="54782A60" w14:textId="36B58B34" w:rsidR="0015287E" w:rsidRPr="002C380C" w:rsidRDefault="00B012FE" w:rsidP="00B012FE">
      <w:pPr>
        <w:rPr>
          <w:color w:val="auto"/>
          <w:szCs w:val="28"/>
        </w:rPr>
      </w:pPr>
      <w:r w:rsidRPr="002C380C">
        <w:rPr>
          <w:noProof/>
        </w:rPr>
        <w:drawing>
          <wp:inline distT="0" distB="0" distL="0" distR="0" wp14:anchorId="45F300A9" wp14:editId="6E16597F">
            <wp:extent cx="360000" cy="364000"/>
            <wp:effectExtent l="0" t="0" r="2540" b="0"/>
            <wp:docPr id="1" name="Picture 1" descr="ii-mission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i-mission-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5495" r="5495" b="5186"/>
                    <a:stretch/>
                  </pic:blipFill>
                  <pic:spPr bwMode="auto">
                    <a:xfrm>
                      <a:off x="0" y="0"/>
                      <a:ext cx="360000" cy="3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380C">
        <w:rPr>
          <w:szCs w:val="28"/>
        </w:rPr>
        <w:t xml:space="preserve"> </w:t>
      </w:r>
      <w:r w:rsidR="00407C8E" w:rsidRPr="002C380C">
        <w:rPr>
          <w:color w:val="auto"/>
          <w:szCs w:val="28"/>
        </w:rPr>
        <w:t>Phân loại các vật thể sau thành 3 nhóm</w:t>
      </w:r>
      <w:r w:rsidRPr="002C380C">
        <w:rPr>
          <w:color w:val="auto"/>
          <w:szCs w:val="28"/>
        </w:rPr>
        <w:t>.</w:t>
      </w:r>
    </w:p>
    <w:p w14:paraId="6DAA0994" w14:textId="006CB49D" w:rsidR="00E32BF9" w:rsidRPr="002C380C" w:rsidRDefault="003807F6" w:rsidP="00492302">
      <w:pPr>
        <w:spacing w:after="120"/>
        <w:jc w:val="center"/>
        <w:rPr>
          <w:color w:val="auto"/>
          <w:szCs w:val="28"/>
        </w:rPr>
      </w:pPr>
      <w:r w:rsidRPr="002C380C">
        <w:rPr>
          <w:noProof/>
        </w:rPr>
        <w:drawing>
          <wp:inline distT="0" distB="0" distL="0" distR="0" wp14:anchorId="65599CB6" wp14:editId="1DFBCF19">
            <wp:extent cx="4795189" cy="3510613"/>
            <wp:effectExtent l="0" t="0" r="571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5189" cy="3510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E2670" w14:textId="4BF82185" w:rsidR="00B012FE" w:rsidRPr="002C380C" w:rsidRDefault="007B36AC" w:rsidP="00492302">
      <w:pPr>
        <w:spacing w:after="120"/>
      </w:pPr>
      <w:r w:rsidRPr="002C380C">
        <w:rPr>
          <w:noProof/>
        </w:rPr>
        <w:drawing>
          <wp:inline distT="0" distB="0" distL="0" distR="0" wp14:anchorId="6758D7FA" wp14:editId="656D85D6">
            <wp:extent cx="360000" cy="360000"/>
            <wp:effectExtent l="0" t="0" r="2540" b="2540"/>
            <wp:docPr id="2" name="Graphic 2" descr="Penc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phic 2" descr="Pencil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C380C">
        <w:t xml:space="preserve">Trả lời: </w:t>
      </w:r>
    </w:p>
    <w:tbl>
      <w:tblPr>
        <w:tblStyle w:val="TableGrid"/>
        <w:tblW w:w="9354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3118"/>
        <w:gridCol w:w="3118"/>
        <w:gridCol w:w="3118"/>
      </w:tblGrid>
      <w:tr w:rsidR="00F621E6" w:rsidRPr="002C380C" w14:paraId="4CD45C73" w14:textId="77777777" w:rsidTr="00A30602">
        <w:trPr>
          <w:trHeight w:val="454"/>
          <w:jc w:val="center"/>
        </w:trPr>
        <w:tc>
          <w:tcPr>
            <w:tcW w:w="3118" w:type="dxa"/>
            <w:shd w:val="clear" w:color="auto" w:fill="auto"/>
          </w:tcPr>
          <w:p w14:paraId="215EDEC9" w14:textId="7D11B584" w:rsidR="00233245" w:rsidRPr="002C380C" w:rsidRDefault="00087CD2" w:rsidP="000120D1">
            <w:pPr>
              <w:tabs>
                <w:tab w:val="left" w:leader="dot" w:pos="8640"/>
              </w:tabs>
              <w:jc w:val="center"/>
              <w:rPr>
                <w:b/>
              </w:rPr>
            </w:pPr>
            <w:r w:rsidRPr="002C380C">
              <w:rPr>
                <w:b/>
              </w:rPr>
              <w:t>Thể rắn</w:t>
            </w:r>
          </w:p>
        </w:tc>
        <w:tc>
          <w:tcPr>
            <w:tcW w:w="3118" w:type="dxa"/>
            <w:shd w:val="clear" w:color="auto" w:fill="auto"/>
          </w:tcPr>
          <w:p w14:paraId="4F957C04" w14:textId="1BA62F84" w:rsidR="00233245" w:rsidRPr="002C380C" w:rsidRDefault="00087CD2" w:rsidP="000120D1">
            <w:pPr>
              <w:tabs>
                <w:tab w:val="left" w:leader="dot" w:pos="8640"/>
              </w:tabs>
              <w:jc w:val="center"/>
              <w:rPr>
                <w:b/>
              </w:rPr>
            </w:pPr>
            <w:r w:rsidRPr="002C380C">
              <w:rPr>
                <w:b/>
              </w:rPr>
              <w:t>Thể lỏng</w:t>
            </w:r>
          </w:p>
        </w:tc>
        <w:tc>
          <w:tcPr>
            <w:tcW w:w="3118" w:type="dxa"/>
            <w:shd w:val="clear" w:color="auto" w:fill="auto"/>
          </w:tcPr>
          <w:p w14:paraId="34C38BBB" w14:textId="2F9B16A4" w:rsidR="00233245" w:rsidRPr="002C380C" w:rsidRDefault="00087CD2" w:rsidP="000120D1">
            <w:pPr>
              <w:tabs>
                <w:tab w:val="left" w:leader="dot" w:pos="8640"/>
              </w:tabs>
              <w:jc w:val="center"/>
              <w:rPr>
                <w:b/>
              </w:rPr>
            </w:pPr>
            <w:r w:rsidRPr="002C380C">
              <w:rPr>
                <w:b/>
              </w:rPr>
              <w:t>Thể khí</w:t>
            </w:r>
          </w:p>
        </w:tc>
      </w:tr>
      <w:tr w:rsidR="00492302" w:rsidRPr="002C380C" w14:paraId="4A1D43E8" w14:textId="77777777" w:rsidTr="00973FB5">
        <w:trPr>
          <w:jc w:val="center"/>
        </w:trPr>
        <w:tc>
          <w:tcPr>
            <w:tcW w:w="3118" w:type="dxa"/>
          </w:tcPr>
          <w:p w14:paraId="67623598" w14:textId="7E16FBFB" w:rsidR="00492302" w:rsidRPr="002C380C" w:rsidRDefault="00492302" w:rsidP="00492302">
            <w:pPr>
              <w:tabs>
                <w:tab w:val="left" w:leader="dot" w:pos="8640"/>
              </w:tabs>
              <w:spacing w:before="360" w:line="360" w:lineRule="auto"/>
            </w:pPr>
            <w:r w:rsidRPr="002C380C">
              <w:t>……………………………………….</w:t>
            </w:r>
          </w:p>
          <w:p w14:paraId="7979673D" w14:textId="7DC62E0F" w:rsidR="00492302" w:rsidRPr="002C380C" w:rsidRDefault="00492302" w:rsidP="00492302">
            <w:pPr>
              <w:tabs>
                <w:tab w:val="left" w:leader="dot" w:pos="8640"/>
              </w:tabs>
              <w:spacing w:line="360" w:lineRule="auto"/>
            </w:pPr>
            <w:r w:rsidRPr="002C380C">
              <w:t>……………………………………….</w:t>
            </w:r>
          </w:p>
          <w:p w14:paraId="36E1E8EA" w14:textId="1BC13A6A" w:rsidR="00492302" w:rsidRPr="002C380C" w:rsidRDefault="00492302" w:rsidP="00492302">
            <w:pPr>
              <w:tabs>
                <w:tab w:val="left" w:leader="dot" w:pos="8640"/>
              </w:tabs>
              <w:spacing w:line="360" w:lineRule="auto"/>
            </w:pPr>
            <w:r w:rsidRPr="002C380C">
              <w:t>……………………………………….</w:t>
            </w:r>
          </w:p>
          <w:p w14:paraId="09EB879D" w14:textId="3147026E" w:rsidR="00492302" w:rsidRPr="002C380C" w:rsidRDefault="00492302" w:rsidP="00492302">
            <w:pPr>
              <w:tabs>
                <w:tab w:val="left" w:leader="dot" w:pos="8640"/>
              </w:tabs>
              <w:spacing w:line="360" w:lineRule="auto"/>
            </w:pPr>
            <w:r w:rsidRPr="002C380C">
              <w:t>……………………………………….</w:t>
            </w:r>
          </w:p>
        </w:tc>
        <w:tc>
          <w:tcPr>
            <w:tcW w:w="3118" w:type="dxa"/>
          </w:tcPr>
          <w:p w14:paraId="4E98A95F" w14:textId="77777777" w:rsidR="00492302" w:rsidRPr="002C380C" w:rsidRDefault="00492302" w:rsidP="00492302">
            <w:pPr>
              <w:tabs>
                <w:tab w:val="left" w:leader="dot" w:pos="8640"/>
              </w:tabs>
              <w:spacing w:before="360" w:line="360" w:lineRule="auto"/>
            </w:pPr>
            <w:r w:rsidRPr="002C380C">
              <w:t>……………………………………….</w:t>
            </w:r>
          </w:p>
          <w:p w14:paraId="51A67103" w14:textId="77777777" w:rsidR="00492302" w:rsidRPr="002C380C" w:rsidRDefault="00492302" w:rsidP="00492302">
            <w:pPr>
              <w:tabs>
                <w:tab w:val="left" w:leader="dot" w:pos="8640"/>
              </w:tabs>
              <w:spacing w:line="360" w:lineRule="auto"/>
            </w:pPr>
            <w:r w:rsidRPr="002C380C">
              <w:t>……………………………………….</w:t>
            </w:r>
          </w:p>
          <w:p w14:paraId="794A4F36" w14:textId="77777777" w:rsidR="00492302" w:rsidRPr="002C380C" w:rsidRDefault="00492302" w:rsidP="00492302">
            <w:pPr>
              <w:tabs>
                <w:tab w:val="left" w:leader="dot" w:pos="8640"/>
              </w:tabs>
              <w:spacing w:line="360" w:lineRule="auto"/>
            </w:pPr>
            <w:r w:rsidRPr="002C380C">
              <w:t>……………………………………….</w:t>
            </w:r>
          </w:p>
          <w:p w14:paraId="2BBE51BA" w14:textId="32CDC3A1" w:rsidR="00492302" w:rsidRPr="002C380C" w:rsidRDefault="00492302" w:rsidP="00492302">
            <w:pPr>
              <w:tabs>
                <w:tab w:val="left" w:leader="dot" w:pos="8640"/>
              </w:tabs>
            </w:pPr>
            <w:r w:rsidRPr="002C380C">
              <w:t>……………………………………….</w:t>
            </w:r>
          </w:p>
        </w:tc>
        <w:tc>
          <w:tcPr>
            <w:tcW w:w="3118" w:type="dxa"/>
          </w:tcPr>
          <w:p w14:paraId="1AD6B874" w14:textId="77777777" w:rsidR="00492302" w:rsidRPr="002C380C" w:rsidRDefault="00492302" w:rsidP="00492302">
            <w:pPr>
              <w:tabs>
                <w:tab w:val="left" w:leader="dot" w:pos="8640"/>
              </w:tabs>
              <w:spacing w:before="360" w:line="360" w:lineRule="auto"/>
            </w:pPr>
            <w:r w:rsidRPr="002C380C">
              <w:t>……………………………………….</w:t>
            </w:r>
          </w:p>
          <w:p w14:paraId="3A6F0020" w14:textId="77777777" w:rsidR="00492302" w:rsidRPr="002C380C" w:rsidRDefault="00492302" w:rsidP="00492302">
            <w:pPr>
              <w:tabs>
                <w:tab w:val="left" w:leader="dot" w:pos="8640"/>
              </w:tabs>
              <w:spacing w:line="360" w:lineRule="auto"/>
            </w:pPr>
            <w:r w:rsidRPr="002C380C">
              <w:t>……………………………………….</w:t>
            </w:r>
          </w:p>
          <w:p w14:paraId="4F649820" w14:textId="77777777" w:rsidR="00492302" w:rsidRPr="002C380C" w:rsidRDefault="00492302" w:rsidP="00492302">
            <w:pPr>
              <w:tabs>
                <w:tab w:val="left" w:leader="dot" w:pos="8640"/>
              </w:tabs>
              <w:spacing w:line="360" w:lineRule="auto"/>
            </w:pPr>
            <w:r w:rsidRPr="002C380C">
              <w:t>……………………………………….</w:t>
            </w:r>
          </w:p>
          <w:p w14:paraId="3F520F2F" w14:textId="612CEEEC" w:rsidR="00492302" w:rsidRPr="002C380C" w:rsidRDefault="00492302" w:rsidP="00492302">
            <w:pPr>
              <w:tabs>
                <w:tab w:val="left" w:leader="dot" w:pos="8640"/>
              </w:tabs>
            </w:pPr>
            <w:r w:rsidRPr="002C380C">
              <w:t>……………………………………….</w:t>
            </w:r>
          </w:p>
        </w:tc>
      </w:tr>
    </w:tbl>
    <w:p w14:paraId="18D14AAB" w14:textId="344C3CB1" w:rsidR="007B36AC" w:rsidRPr="002C380C" w:rsidRDefault="00A54452" w:rsidP="007B36AC">
      <w:r w:rsidRPr="002C380C">
        <w:rPr>
          <w:noProof/>
        </w:rPr>
        <w:lastRenderedPageBreak/>
        <w:drawing>
          <wp:inline distT="0" distB="0" distL="0" distR="0" wp14:anchorId="6BC134C1" wp14:editId="18811119">
            <wp:extent cx="6332220" cy="133477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A30BA" w14:textId="0F27B30A" w:rsidR="007B36AC" w:rsidRPr="002C380C" w:rsidRDefault="007B36AC" w:rsidP="007B36AC">
      <w:pPr>
        <w:pStyle w:val="Heading1"/>
      </w:pPr>
      <w:r w:rsidRPr="002C380C">
        <w:t xml:space="preserve">Phiếu số 2: </w:t>
      </w:r>
      <w:r w:rsidR="00D654F3" w:rsidRPr="002C380C">
        <w:t xml:space="preserve">Tìm hiểu </w:t>
      </w:r>
      <w:r w:rsidR="00942015" w:rsidRPr="002C380C">
        <w:t>đặc điểm các thể cơ bản của chất</w:t>
      </w:r>
    </w:p>
    <w:p w14:paraId="5D9C28A9" w14:textId="2083559D" w:rsidR="007B36AC" w:rsidRPr="002C380C" w:rsidRDefault="007B36AC" w:rsidP="007B36AC">
      <w:pPr>
        <w:jc w:val="center"/>
        <w:rPr>
          <w:color w:val="595959" w:themeColor="text1" w:themeTint="A6"/>
        </w:rPr>
      </w:pPr>
      <w:r w:rsidRPr="002C380C">
        <w:rPr>
          <w:color w:val="595959" w:themeColor="text1" w:themeTint="A6"/>
        </w:rPr>
        <w:t>Nhóm:                          | Lớp:</w:t>
      </w:r>
    </w:p>
    <w:p w14:paraId="54CBBAF6" w14:textId="367B038E" w:rsidR="00FA4B7C" w:rsidRPr="002C380C" w:rsidRDefault="007B36AC" w:rsidP="004A44B4">
      <w:pPr>
        <w:ind w:right="-432"/>
        <w:rPr>
          <w:szCs w:val="28"/>
        </w:rPr>
      </w:pPr>
      <w:r w:rsidRPr="002C380C">
        <w:rPr>
          <w:noProof/>
        </w:rPr>
        <w:drawing>
          <wp:inline distT="0" distB="0" distL="0" distR="0" wp14:anchorId="2FB6CA26" wp14:editId="72635A9A">
            <wp:extent cx="360000" cy="364000"/>
            <wp:effectExtent l="0" t="0" r="2540" b="0"/>
            <wp:docPr id="4" name="Picture 4" descr="ii-mission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i-mission-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5495" r="5495" b="5186"/>
                    <a:stretch/>
                  </pic:blipFill>
                  <pic:spPr bwMode="auto">
                    <a:xfrm>
                      <a:off x="0" y="0"/>
                      <a:ext cx="360000" cy="3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A4B7C" w:rsidRPr="002C380C">
        <w:rPr>
          <w:szCs w:val="28"/>
        </w:rPr>
        <w:t xml:space="preserve">Đọc </w:t>
      </w:r>
      <w:r w:rsidR="00FA4B7C" w:rsidRPr="002C380C">
        <w:rPr>
          <w:b/>
          <w:bCs/>
          <w:i/>
          <w:iCs/>
          <w:color w:val="002060"/>
          <w:szCs w:val="28"/>
        </w:rPr>
        <w:t>SGK mục I trang 3</w:t>
      </w:r>
      <w:r w:rsidR="00FA2751" w:rsidRPr="002C380C">
        <w:rPr>
          <w:b/>
          <w:bCs/>
          <w:i/>
          <w:iCs/>
          <w:color w:val="002060"/>
          <w:szCs w:val="28"/>
        </w:rPr>
        <w:t>6</w:t>
      </w:r>
      <w:r w:rsidR="00FA4B7C" w:rsidRPr="002C380C">
        <w:rPr>
          <w:color w:val="002060"/>
          <w:szCs w:val="28"/>
        </w:rPr>
        <w:t xml:space="preserve"> </w:t>
      </w:r>
      <w:r w:rsidR="00FA4B7C" w:rsidRPr="002C380C">
        <w:rPr>
          <w:szCs w:val="28"/>
        </w:rPr>
        <w:t xml:space="preserve">và </w:t>
      </w:r>
      <w:r w:rsidR="00FA2751" w:rsidRPr="002C380C">
        <w:rPr>
          <w:szCs w:val="28"/>
        </w:rPr>
        <w:t xml:space="preserve">thực hiện thí nghiệm như </w:t>
      </w:r>
      <w:r w:rsidR="00FA2751" w:rsidRPr="002C380C">
        <w:rPr>
          <w:b/>
          <w:bCs/>
          <w:i/>
          <w:iCs/>
          <w:color w:val="002060"/>
          <w:szCs w:val="28"/>
        </w:rPr>
        <w:t>Hình 2.1, 2.2, 2.3 SGK trang 36</w:t>
      </w:r>
      <w:r w:rsidR="0015287E" w:rsidRPr="002C380C">
        <w:rPr>
          <w:szCs w:val="28"/>
        </w:rPr>
        <w:t>.</w:t>
      </w:r>
      <w:r w:rsidR="001359D7" w:rsidRPr="002C380C">
        <w:rPr>
          <w:szCs w:val="28"/>
        </w:rPr>
        <w:t xml:space="preserve"> Hoàn thành bảng các thông tin về đặc điểm các thể của chất</w:t>
      </w:r>
      <w:r w:rsidR="00D107ED" w:rsidRPr="002C380C">
        <w:rPr>
          <w:szCs w:val="28"/>
        </w:rPr>
        <w:t>.</w:t>
      </w:r>
      <w:r w:rsidRPr="002C380C">
        <w:rPr>
          <w:szCs w:val="28"/>
        </w:rPr>
        <w:t xml:space="preserve"> </w:t>
      </w:r>
    </w:p>
    <w:p w14:paraId="439A7269" w14:textId="7A59035E" w:rsidR="007B36AC" w:rsidRPr="002C380C" w:rsidRDefault="007B36AC" w:rsidP="007B36AC">
      <w:r w:rsidRPr="002C380C">
        <w:rPr>
          <w:noProof/>
        </w:rPr>
        <w:drawing>
          <wp:inline distT="0" distB="0" distL="0" distR="0" wp14:anchorId="4F6A38CA" wp14:editId="557EBE57">
            <wp:extent cx="360000" cy="360000"/>
            <wp:effectExtent l="0" t="0" r="2540" b="2540"/>
            <wp:docPr id="5" name="Graphic 5" descr="Penc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phic 2" descr="Pencil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C380C">
        <w:t xml:space="preserve">Trả lời: </w:t>
      </w:r>
    </w:p>
    <w:tbl>
      <w:tblPr>
        <w:tblStyle w:val="TableGrid"/>
        <w:tblW w:w="9737" w:type="dxa"/>
        <w:jc w:val="center"/>
        <w:tblLook w:val="04A0" w:firstRow="1" w:lastRow="0" w:firstColumn="1" w:lastColumn="0" w:noHBand="0" w:noVBand="1"/>
      </w:tblPr>
      <w:tblGrid>
        <w:gridCol w:w="1233"/>
        <w:gridCol w:w="1984"/>
        <w:gridCol w:w="2268"/>
        <w:gridCol w:w="1984"/>
        <w:gridCol w:w="2268"/>
      </w:tblGrid>
      <w:tr w:rsidR="007D6DAD" w:rsidRPr="002C380C" w14:paraId="3E5C566C" w14:textId="77777777" w:rsidTr="00066D85">
        <w:trPr>
          <w:jc w:val="center"/>
        </w:trPr>
        <w:tc>
          <w:tcPr>
            <w:tcW w:w="1233" w:type="dxa"/>
            <w:vAlign w:val="center"/>
          </w:tcPr>
          <w:p w14:paraId="73982346" w14:textId="77777777" w:rsidR="007D6DAD" w:rsidRPr="002C380C" w:rsidRDefault="007D6DAD" w:rsidP="00066D85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Thể</w:t>
            </w:r>
          </w:p>
        </w:tc>
        <w:tc>
          <w:tcPr>
            <w:tcW w:w="1984" w:type="dxa"/>
            <w:vAlign w:val="center"/>
          </w:tcPr>
          <w:p w14:paraId="2E8E3575" w14:textId="77777777" w:rsidR="007D6DAD" w:rsidRPr="002C380C" w:rsidRDefault="007D6DAD" w:rsidP="00066D85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Có hình dạng xác định không?</w:t>
            </w:r>
          </w:p>
        </w:tc>
        <w:tc>
          <w:tcPr>
            <w:tcW w:w="2268" w:type="dxa"/>
            <w:vAlign w:val="center"/>
          </w:tcPr>
          <w:p w14:paraId="20A59B41" w14:textId="77777777" w:rsidR="007D6DAD" w:rsidRPr="002C380C" w:rsidRDefault="007D6DAD" w:rsidP="00066D85">
            <w:pPr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Có khả năng lan truyền (hay khả năng chảy) như thế nào?</w:t>
            </w:r>
          </w:p>
        </w:tc>
        <w:tc>
          <w:tcPr>
            <w:tcW w:w="1984" w:type="dxa"/>
            <w:vAlign w:val="center"/>
          </w:tcPr>
          <w:p w14:paraId="0C41C69C" w14:textId="6550D3CE" w:rsidR="007D6DAD" w:rsidRPr="002C380C" w:rsidRDefault="007D6DAD" w:rsidP="00066D85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 xml:space="preserve">Có bị nén </w:t>
            </w:r>
            <w:r w:rsidR="00066D85" w:rsidRPr="002C380C">
              <w:rPr>
                <w:b/>
                <w:bCs/>
                <w:szCs w:val="26"/>
              </w:rPr>
              <w:t>k</w:t>
            </w:r>
            <w:r w:rsidRPr="002C380C">
              <w:rPr>
                <w:b/>
                <w:bCs/>
                <w:szCs w:val="26"/>
              </w:rPr>
              <w:t>hông?</w:t>
            </w:r>
          </w:p>
        </w:tc>
        <w:tc>
          <w:tcPr>
            <w:tcW w:w="2268" w:type="dxa"/>
            <w:vAlign w:val="center"/>
          </w:tcPr>
          <w:p w14:paraId="526D18C6" w14:textId="77777777" w:rsidR="007D6DAD" w:rsidRPr="002C380C" w:rsidRDefault="007D6DAD" w:rsidP="00066D85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Lấy 2 ví dụ về chất ở mỗi thể.</w:t>
            </w:r>
          </w:p>
        </w:tc>
      </w:tr>
      <w:tr w:rsidR="007D6DAD" w:rsidRPr="002C380C" w14:paraId="7CA1BF2B" w14:textId="77777777" w:rsidTr="00363296">
        <w:trPr>
          <w:trHeight w:val="1134"/>
          <w:jc w:val="center"/>
        </w:trPr>
        <w:tc>
          <w:tcPr>
            <w:tcW w:w="1233" w:type="dxa"/>
            <w:vAlign w:val="center"/>
          </w:tcPr>
          <w:p w14:paraId="776C35B0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Thể rắn</w:t>
            </w:r>
          </w:p>
        </w:tc>
        <w:tc>
          <w:tcPr>
            <w:tcW w:w="1984" w:type="dxa"/>
            <w:vAlign w:val="center"/>
          </w:tcPr>
          <w:p w14:paraId="0D549395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2268" w:type="dxa"/>
            <w:vAlign w:val="center"/>
          </w:tcPr>
          <w:p w14:paraId="00AE6B50" w14:textId="77777777" w:rsidR="007D6DAD" w:rsidRPr="002C380C" w:rsidRDefault="007D6DAD" w:rsidP="00066D85">
            <w:pPr>
              <w:jc w:val="center"/>
              <w:rPr>
                <w:szCs w:val="26"/>
              </w:rPr>
            </w:pPr>
          </w:p>
        </w:tc>
        <w:tc>
          <w:tcPr>
            <w:tcW w:w="1984" w:type="dxa"/>
            <w:vAlign w:val="center"/>
          </w:tcPr>
          <w:p w14:paraId="3E5787AC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2268" w:type="dxa"/>
            <w:vAlign w:val="center"/>
          </w:tcPr>
          <w:p w14:paraId="3EFCA063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</w:tr>
      <w:tr w:rsidR="007D6DAD" w:rsidRPr="002C380C" w14:paraId="327F1113" w14:textId="77777777" w:rsidTr="00363296">
        <w:trPr>
          <w:trHeight w:val="1134"/>
          <w:jc w:val="center"/>
        </w:trPr>
        <w:tc>
          <w:tcPr>
            <w:tcW w:w="1233" w:type="dxa"/>
            <w:vAlign w:val="center"/>
          </w:tcPr>
          <w:p w14:paraId="642FC037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Thể lỏng</w:t>
            </w:r>
          </w:p>
        </w:tc>
        <w:tc>
          <w:tcPr>
            <w:tcW w:w="1984" w:type="dxa"/>
            <w:vAlign w:val="center"/>
          </w:tcPr>
          <w:p w14:paraId="16EDF7E4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2268" w:type="dxa"/>
            <w:vAlign w:val="center"/>
          </w:tcPr>
          <w:p w14:paraId="424BAD9C" w14:textId="77777777" w:rsidR="007D6DAD" w:rsidRPr="002C380C" w:rsidRDefault="007D6DAD" w:rsidP="00066D85">
            <w:pPr>
              <w:jc w:val="center"/>
              <w:rPr>
                <w:szCs w:val="26"/>
              </w:rPr>
            </w:pPr>
          </w:p>
        </w:tc>
        <w:tc>
          <w:tcPr>
            <w:tcW w:w="1984" w:type="dxa"/>
            <w:vAlign w:val="center"/>
          </w:tcPr>
          <w:p w14:paraId="6C5013F5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2268" w:type="dxa"/>
            <w:vAlign w:val="center"/>
          </w:tcPr>
          <w:p w14:paraId="571A997C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</w:tr>
      <w:tr w:rsidR="007D6DAD" w:rsidRPr="002C380C" w14:paraId="5495F499" w14:textId="77777777" w:rsidTr="00363296">
        <w:trPr>
          <w:trHeight w:val="1134"/>
          <w:jc w:val="center"/>
        </w:trPr>
        <w:tc>
          <w:tcPr>
            <w:tcW w:w="1233" w:type="dxa"/>
            <w:vAlign w:val="center"/>
          </w:tcPr>
          <w:p w14:paraId="4FBED660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Thể khí</w:t>
            </w:r>
          </w:p>
        </w:tc>
        <w:tc>
          <w:tcPr>
            <w:tcW w:w="1984" w:type="dxa"/>
            <w:vAlign w:val="center"/>
          </w:tcPr>
          <w:p w14:paraId="6732FDDC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2268" w:type="dxa"/>
            <w:vAlign w:val="center"/>
          </w:tcPr>
          <w:p w14:paraId="2A41CAB9" w14:textId="77777777" w:rsidR="007D6DAD" w:rsidRPr="002C380C" w:rsidRDefault="007D6DAD" w:rsidP="00066D85">
            <w:pPr>
              <w:jc w:val="center"/>
              <w:rPr>
                <w:szCs w:val="26"/>
              </w:rPr>
            </w:pPr>
          </w:p>
        </w:tc>
        <w:tc>
          <w:tcPr>
            <w:tcW w:w="1984" w:type="dxa"/>
            <w:vAlign w:val="center"/>
          </w:tcPr>
          <w:p w14:paraId="390AE0F7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2268" w:type="dxa"/>
            <w:vAlign w:val="center"/>
          </w:tcPr>
          <w:p w14:paraId="716541B0" w14:textId="77777777" w:rsidR="007D6DAD" w:rsidRPr="002C380C" w:rsidRDefault="007D6DAD" w:rsidP="00066D85">
            <w:pPr>
              <w:spacing w:line="276" w:lineRule="auto"/>
              <w:jc w:val="center"/>
              <w:rPr>
                <w:szCs w:val="26"/>
              </w:rPr>
            </w:pPr>
          </w:p>
        </w:tc>
      </w:tr>
    </w:tbl>
    <w:p w14:paraId="43E31F57" w14:textId="77777777" w:rsidR="00256690" w:rsidRPr="002C380C" w:rsidRDefault="00256690" w:rsidP="007B36AC"/>
    <w:p w14:paraId="75095AE1" w14:textId="0B217ABF" w:rsidR="00EE1E5C" w:rsidRPr="002C380C" w:rsidRDefault="00EE1E5C" w:rsidP="007B36AC"/>
    <w:p w14:paraId="276A7706" w14:textId="00032932" w:rsidR="00EE1E5C" w:rsidRPr="002C380C" w:rsidRDefault="00EE1E5C" w:rsidP="007B36AC">
      <w:pPr>
        <w:tabs>
          <w:tab w:val="left" w:leader="dot" w:pos="8640"/>
        </w:tabs>
      </w:pPr>
    </w:p>
    <w:p w14:paraId="145020FC" w14:textId="77777777" w:rsidR="00EE1E5C" w:rsidRPr="002C380C" w:rsidRDefault="00EE1E5C">
      <w:r w:rsidRPr="002C380C">
        <w:br w:type="page"/>
      </w:r>
    </w:p>
    <w:p w14:paraId="17E14673" w14:textId="70563ADB" w:rsidR="00EE1E5C" w:rsidRPr="002C380C" w:rsidRDefault="00A54452" w:rsidP="00EE1E5C">
      <w:r w:rsidRPr="002C380C">
        <w:rPr>
          <w:noProof/>
        </w:rPr>
        <w:lastRenderedPageBreak/>
        <w:drawing>
          <wp:inline distT="0" distB="0" distL="0" distR="0" wp14:anchorId="371CDAEC" wp14:editId="4BD866F8">
            <wp:extent cx="6332220" cy="133477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87561" w14:textId="7E63168D" w:rsidR="00EE1E5C" w:rsidRPr="002C380C" w:rsidRDefault="00EE1E5C" w:rsidP="00EE1E5C">
      <w:pPr>
        <w:pStyle w:val="Heading1"/>
      </w:pPr>
      <w:r w:rsidRPr="002C380C">
        <w:t xml:space="preserve">Phiếu số </w:t>
      </w:r>
      <w:r w:rsidR="004763FD" w:rsidRPr="002C380C">
        <w:t>3</w:t>
      </w:r>
    </w:p>
    <w:p w14:paraId="10A0276F" w14:textId="77777777" w:rsidR="000A679E" w:rsidRPr="002C380C" w:rsidRDefault="000A679E" w:rsidP="000A679E">
      <w:pPr>
        <w:jc w:val="center"/>
        <w:rPr>
          <w:color w:val="595959" w:themeColor="text1" w:themeTint="A6"/>
        </w:rPr>
      </w:pPr>
      <w:r w:rsidRPr="002C380C">
        <w:rPr>
          <w:color w:val="595959" w:themeColor="text1" w:themeTint="A6"/>
        </w:rPr>
        <w:t>Nhóm:                          | Lớp:</w:t>
      </w:r>
    </w:p>
    <w:p w14:paraId="5580A9C6" w14:textId="014F8095" w:rsidR="005A1E9E" w:rsidRPr="002C380C" w:rsidRDefault="00EE1E5C" w:rsidP="000A679E">
      <w:pPr>
        <w:ind w:right="-149"/>
        <w:rPr>
          <w:szCs w:val="28"/>
        </w:rPr>
      </w:pPr>
      <w:r w:rsidRPr="002C380C">
        <w:rPr>
          <w:noProof/>
        </w:rPr>
        <w:drawing>
          <wp:inline distT="0" distB="0" distL="0" distR="0" wp14:anchorId="312E63FA" wp14:editId="5BBE4D34">
            <wp:extent cx="360000" cy="364000"/>
            <wp:effectExtent l="0" t="0" r="2540" b="0"/>
            <wp:docPr id="8" name="Picture 8" descr="ii-mission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i-mission-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5495" r="5495" b="5186"/>
                    <a:stretch/>
                  </pic:blipFill>
                  <pic:spPr bwMode="auto">
                    <a:xfrm>
                      <a:off x="0" y="0"/>
                      <a:ext cx="360000" cy="3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380C">
        <w:rPr>
          <w:szCs w:val="28"/>
        </w:rPr>
        <w:t xml:space="preserve"> </w:t>
      </w:r>
      <w:r w:rsidR="00B2735A" w:rsidRPr="002C380C">
        <w:rPr>
          <w:szCs w:val="28"/>
        </w:rPr>
        <w:t xml:space="preserve">Đọc </w:t>
      </w:r>
      <w:r w:rsidR="00B2735A" w:rsidRPr="002C380C">
        <w:rPr>
          <w:b/>
          <w:bCs/>
          <w:i/>
          <w:iCs/>
          <w:color w:val="002060"/>
          <w:szCs w:val="28"/>
        </w:rPr>
        <w:t>SGK mục I</w:t>
      </w:r>
      <w:r w:rsidR="000E30A7" w:rsidRPr="002C380C">
        <w:rPr>
          <w:b/>
          <w:bCs/>
          <w:i/>
          <w:iCs/>
          <w:color w:val="002060"/>
          <w:szCs w:val="28"/>
        </w:rPr>
        <w:t>I</w:t>
      </w:r>
      <w:r w:rsidR="00B2735A" w:rsidRPr="002C380C">
        <w:rPr>
          <w:b/>
          <w:bCs/>
          <w:i/>
          <w:iCs/>
          <w:color w:val="002060"/>
          <w:szCs w:val="28"/>
        </w:rPr>
        <w:t xml:space="preserve"> trang 3</w:t>
      </w:r>
      <w:r w:rsidR="000E30A7" w:rsidRPr="002C380C">
        <w:rPr>
          <w:b/>
          <w:bCs/>
          <w:i/>
          <w:iCs/>
          <w:color w:val="002060"/>
          <w:szCs w:val="28"/>
        </w:rPr>
        <w:t>8</w:t>
      </w:r>
      <w:r w:rsidR="00B2735A" w:rsidRPr="002C380C">
        <w:rPr>
          <w:color w:val="002060"/>
          <w:szCs w:val="28"/>
        </w:rPr>
        <w:t xml:space="preserve"> </w:t>
      </w:r>
      <w:r w:rsidR="00B2735A" w:rsidRPr="002C380C">
        <w:rPr>
          <w:szCs w:val="28"/>
        </w:rPr>
        <w:t xml:space="preserve">và </w:t>
      </w:r>
      <w:r w:rsidR="000E30A7" w:rsidRPr="002C380C">
        <w:rPr>
          <w:szCs w:val="28"/>
        </w:rPr>
        <w:t>quan sát</w:t>
      </w:r>
      <w:r w:rsidR="00B2735A" w:rsidRPr="002C380C">
        <w:rPr>
          <w:szCs w:val="28"/>
        </w:rPr>
        <w:t xml:space="preserve"> </w:t>
      </w:r>
      <w:r w:rsidR="00B2735A" w:rsidRPr="002C380C">
        <w:rPr>
          <w:b/>
          <w:bCs/>
          <w:i/>
          <w:iCs/>
          <w:color w:val="002060"/>
          <w:szCs w:val="28"/>
        </w:rPr>
        <w:t>Hình 2.</w:t>
      </w:r>
      <w:r w:rsidR="000E30A7" w:rsidRPr="002C380C">
        <w:rPr>
          <w:b/>
          <w:bCs/>
          <w:i/>
          <w:iCs/>
          <w:color w:val="002060"/>
          <w:szCs w:val="28"/>
        </w:rPr>
        <w:t>4 a, b</w:t>
      </w:r>
      <w:r w:rsidR="00B2735A" w:rsidRPr="002C380C">
        <w:rPr>
          <w:szCs w:val="28"/>
        </w:rPr>
        <w:t xml:space="preserve">. </w:t>
      </w:r>
      <w:r w:rsidR="000A679E" w:rsidRPr="002C380C">
        <w:rPr>
          <w:szCs w:val="28"/>
        </w:rPr>
        <w:t>Trả lời các câu hỏi sau:</w:t>
      </w:r>
    </w:p>
    <w:p w14:paraId="0085ADA5" w14:textId="77777777" w:rsidR="008D60B3" w:rsidRPr="002C380C" w:rsidRDefault="008D60B3" w:rsidP="008D60B3">
      <w:pPr>
        <w:ind w:firstLine="567"/>
        <w:rPr>
          <w:szCs w:val="26"/>
        </w:rPr>
      </w:pPr>
      <w:r w:rsidRPr="002C380C">
        <w:rPr>
          <w:b/>
          <w:bCs/>
          <w:szCs w:val="26"/>
        </w:rPr>
        <w:t>1.</w:t>
      </w:r>
      <w:r w:rsidRPr="002C380C">
        <w:rPr>
          <w:szCs w:val="26"/>
        </w:rPr>
        <w:t xml:space="preserve"> Thế nào là sự nóng chảy? Sự nóng chảy xảy ra ở nhiệt độ nào?</w:t>
      </w:r>
    </w:p>
    <w:p w14:paraId="23634A2A" w14:textId="77777777" w:rsidR="008D60B3" w:rsidRPr="002C380C" w:rsidRDefault="008D60B3" w:rsidP="008D60B3">
      <w:pPr>
        <w:ind w:firstLine="567"/>
        <w:rPr>
          <w:szCs w:val="26"/>
        </w:rPr>
      </w:pPr>
      <w:r w:rsidRPr="002C380C">
        <w:rPr>
          <w:b/>
          <w:bCs/>
          <w:szCs w:val="26"/>
        </w:rPr>
        <w:t>2.</w:t>
      </w:r>
      <w:r w:rsidRPr="002C380C">
        <w:rPr>
          <w:szCs w:val="26"/>
        </w:rPr>
        <w:t xml:space="preserve"> Thế nào là sự đông đặc? Sự đông đặc xảy ra ở nhiệt độ nào?</w:t>
      </w:r>
    </w:p>
    <w:p w14:paraId="33210214" w14:textId="77777777" w:rsidR="008D60B3" w:rsidRPr="002C380C" w:rsidRDefault="008D60B3" w:rsidP="008D60B3">
      <w:pPr>
        <w:ind w:firstLine="567"/>
        <w:rPr>
          <w:szCs w:val="26"/>
        </w:rPr>
      </w:pPr>
      <w:r w:rsidRPr="002C380C">
        <w:rPr>
          <w:b/>
          <w:bCs/>
          <w:szCs w:val="26"/>
        </w:rPr>
        <w:t>3.</w:t>
      </w:r>
      <w:r w:rsidRPr="002C380C">
        <w:rPr>
          <w:szCs w:val="26"/>
        </w:rPr>
        <w:t xml:space="preserve"> Nhiệt độ nóng chảy của sắt, thiếc và thuỷ ngân lần lượt là 1538</w:t>
      </w:r>
      <w:r w:rsidRPr="002C380C">
        <w:rPr>
          <w:szCs w:val="26"/>
          <w:vertAlign w:val="superscript"/>
        </w:rPr>
        <w:t>o</w:t>
      </w:r>
      <w:r w:rsidRPr="002C380C">
        <w:rPr>
          <w:szCs w:val="26"/>
        </w:rPr>
        <w:t>C, 232</w:t>
      </w:r>
      <w:r w:rsidRPr="002C380C">
        <w:rPr>
          <w:szCs w:val="26"/>
          <w:vertAlign w:val="superscript"/>
        </w:rPr>
        <w:t>o</w:t>
      </w:r>
      <w:r w:rsidRPr="002C380C">
        <w:rPr>
          <w:szCs w:val="26"/>
        </w:rPr>
        <w:t>C, -39</w:t>
      </w:r>
      <w:r w:rsidRPr="002C380C">
        <w:rPr>
          <w:szCs w:val="26"/>
          <w:vertAlign w:val="superscript"/>
        </w:rPr>
        <w:t>o</w:t>
      </w:r>
      <w:r w:rsidRPr="002C380C">
        <w:rPr>
          <w:szCs w:val="26"/>
        </w:rPr>
        <w:t>C. Hãy dự đoán chất nào là chất lỏng ở nhiệt độ thường.</w:t>
      </w:r>
    </w:p>
    <w:p w14:paraId="53F55BA7" w14:textId="77777777" w:rsidR="008D60B3" w:rsidRPr="002C380C" w:rsidRDefault="008D60B3" w:rsidP="008D60B3">
      <w:pPr>
        <w:ind w:firstLine="567"/>
        <w:rPr>
          <w:szCs w:val="26"/>
        </w:rPr>
      </w:pPr>
      <w:r w:rsidRPr="002C380C">
        <w:rPr>
          <w:b/>
          <w:bCs/>
          <w:szCs w:val="26"/>
        </w:rPr>
        <w:t>4.</w:t>
      </w:r>
      <w:r w:rsidRPr="002C380C">
        <w:rPr>
          <w:szCs w:val="26"/>
        </w:rPr>
        <w:t xml:space="preserve"> Khi để cục đá ở nhiệt độ phòng em thấy có hiện tượng gì? Tại sao?</w:t>
      </w:r>
    </w:p>
    <w:p w14:paraId="62047C24" w14:textId="45AB33F7" w:rsidR="000A679E" w:rsidRPr="002C380C" w:rsidRDefault="008D60B3" w:rsidP="008D60B3">
      <w:pPr>
        <w:ind w:firstLine="567"/>
        <w:rPr>
          <w:szCs w:val="26"/>
        </w:rPr>
      </w:pPr>
      <w:r w:rsidRPr="002C380C">
        <w:rPr>
          <w:b/>
          <w:bCs/>
          <w:szCs w:val="26"/>
        </w:rPr>
        <w:t>5.</w:t>
      </w:r>
      <w:r w:rsidRPr="002C380C">
        <w:rPr>
          <w:szCs w:val="26"/>
        </w:rPr>
        <w:t xml:space="preserve"> Quan sát Hình 2.4 và trình bày sự chuyển thể đã diễn ra ở thác nước khi chuyển sang mùa hè (hình a) và khi chuyển sang mùa đông (hình b).</w:t>
      </w:r>
    </w:p>
    <w:p w14:paraId="4AB5F74E" w14:textId="77777777" w:rsidR="008D60B3" w:rsidRPr="002C380C" w:rsidRDefault="00EE1E5C" w:rsidP="000C32ED">
      <w:pPr>
        <w:ind w:right="-149"/>
        <w:rPr>
          <w:color w:val="auto"/>
          <w:szCs w:val="28"/>
        </w:rPr>
      </w:pPr>
      <w:r w:rsidRPr="002C380C">
        <w:rPr>
          <w:noProof/>
        </w:rPr>
        <w:drawing>
          <wp:inline distT="0" distB="0" distL="0" distR="0" wp14:anchorId="393AD8E8" wp14:editId="12FAB6F7">
            <wp:extent cx="360000" cy="360000"/>
            <wp:effectExtent l="0" t="0" r="2540" b="2540"/>
            <wp:docPr id="10" name="Graphic 10" descr="Penc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phic 2" descr="Pencil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60000" cy="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D60B3" w:rsidRPr="002C380C">
        <w:rPr>
          <w:color w:val="auto"/>
          <w:szCs w:val="28"/>
        </w:rPr>
        <w:t>Trả lời:</w:t>
      </w:r>
    </w:p>
    <w:p w14:paraId="64EC7C94" w14:textId="243C8373" w:rsidR="000C32ED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408B9996" w14:textId="17F4AAB4" w:rsidR="00EB65C6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20457730" w14:textId="4D5C690B" w:rsidR="00EB65C6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6D369C71" w14:textId="5849A34B" w:rsidR="00EB65C6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1C0A4CD0" w14:textId="534F1201" w:rsidR="00EB65C6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1B729E96" w14:textId="3E67F5F6" w:rsidR="00EB65C6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3553C5C5" w14:textId="73E32DB2" w:rsidR="00EB65C6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6D5CF155" w14:textId="107A9816" w:rsidR="00EB65C6" w:rsidRPr="002C380C" w:rsidRDefault="00EB65C6" w:rsidP="00EB65C6">
      <w:pPr>
        <w:tabs>
          <w:tab w:val="left" w:leader="dot" w:pos="9923"/>
        </w:tabs>
        <w:rPr>
          <w:b/>
          <w:bCs/>
          <w:szCs w:val="26"/>
        </w:rPr>
      </w:pPr>
      <w:r w:rsidRPr="002C380C">
        <w:rPr>
          <w:b/>
          <w:bCs/>
          <w:szCs w:val="26"/>
        </w:rPr>
        <w:tab/>
      </w:r>
    </w:p>
    <w:p w14:paraId="6703203E" w14:textId="51633D83" w:rsidR="000C32ED" w:rsidRPr="002C380C" w:rsidRDefault="00EB65C6" w:rsidP="00EB65C6">
      <w:pPr>
        <w:tabs>
          <w:tab w:val="left" w:leader="dot" w:pos="9923"/>
        </w:tabs>
        <w:rPr>
          <w:szCs w:val="26"/>
        </w:rPr>
      </w:pPr>
      <w:r w:rsidRPr="002C380C">
        <w:rPr>
          <w:b/>
          <w:bCs/>
          <w:szCs w:val="26"/>
        </w:rPr>
        <w:tab/>
      </w:r>
    </w:p>
    <w:p w14:paraId="7DF8E148" w14:textId="5F320474" w:rsidR="000C32ED" w:rsidRPr="002C380C" w:rsidRDefault="00A54452" w:rsidP="000C32ED">
      <w:r w:rsidRPr="002C380C">
        <w:rPr>
          <w:noProof/>
        </w:rPr>
        <w:lastRenderedPageBreak/>
        <w:drawing>
          <wp:inline distT="0" distB="0" distL="0" distR="0" wp14:anchorId="1CE1BF7E" wp14:editId="562F6EE6">
            <wp:extent cx="6332220" cy="133477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78389" w14:textId="7DCAD97E" w:rsidR="000C32ED" w:rsidRPr="002C380C" w:rsidRDefault="000C32ED" w:rsidP="000C32ED">
      <w:pPr>
        <w:pStyle w:val="Heading1"/>
      </w:pPr>
      <w:r w:rsidRPr="002C380C">
        <w:t>Phiếu số 4</w:t>
      </w:r>
    </w:p>
    <w:p w14:paraId="5F4875F3" w14:textId="77777777" w:rsidR="008E0634" w:rsidRPr="002C380C" w:rsidRDefault="008E0634" w:rsidP="008E0634">
      <w:pPr>
        <w:jc w:val="center"/>
        <w:rPr>
          <w:color w:val="595959" w:themeColor="text1" w:themeTint="A6"/>
        </w:rPr>
      </w:pPr>
      <w:r w:rsidRPr="002C380C">
        <w:rPr>
          <w:color w:val="595959" w:themeColor="text1" w:themeTint="A6"/>
        </w:rPr>
        <w:t>Nhóm:                          | Lớp:</w:t>
      </w:r>
    </w:p>
    <w:p w14:paraId="1EEA5E6A" w14:textId="0C34C3FE" w:rsidR="000C32ED" w:rsidRPr="002C380C" w:rsidRDefault="008E0634" w:rsidP="000C32ED">
      <w:pPr>
        <w:ind w:right="-149"/>
        <w:rPr>
          <w:szCs w:val="28"/>
        </w:rPr>
      </w:pPr>
      <w:r w:rsidRPr="002C380C">
        <w:rPr>
          <w:noProof/>
        </w:rPr>
        <w:drawing>
          <wp:inline distT="0" distB="0" distL="0" distR="0" wp14:anchorId="6A3C090D" wp14:editId="1C3439BA">
            <wp:extent cx="360000" cy="364000"/>
            <wp:effectExtent l="0" t="0" r="2540" b="0"/>
            <wp:docPr id="47" name="Picture 47" descr="ii-mission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i-mission-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5495" r="5495" b="5186"/>
                    <a:stretch/>
                  </pic:blipFill>
                  <pic:spPr bwMode="auto">
                    <a:xfrm>
                      <a:off x="0" y="0"/>
                      <a:ext cx="360000" cy="3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380C">
        <w:rPr>
          <w:szCs w:val="28"/>
        </w:rPr>
        <w:t xml:space="preserve"> Đọc </w:t>
      </w:r>
      <w:r w:rsidRPr="002C380C">
        <w:rPr>
          <w:b/>
          <w:bCs/>
          <w:i/>
          <w:iCs/>
          <w:color w:val="002060"/>
          <w:szCs w:val="28"/>
        </w:rPr>
        <w:t xml:space="preserve">SGK mục </w:t>
      </w:r>
      <w:r w:rsidR="002E7E19" w:rsidRPr="002C380C">
        <w:rPr>
          <w:b/>
          <w:bCs/>
          <w:i/>
          <w:iCs/>
          <w:color w:val="002060"/>
          <w:szCs w:val="28"/>
        </w:rPr>
        <w:t>2</w:t>
      </w:r>
      <w:r w:rsidRPr="002C380C">
        <w:rPr>
          <w:b/>
          <w:bCs/>
          <w:i/>
          <w:iCs/>
          <w:color w:val="002060"/>
          <w:szCs w:val="28"/>
        </w:rPr>
        <w:t xml:space="preserve"> trang </w:t>
      </w:r>
      <w:r w:rsidR="002E7E19" w:rsidRPr="002C380C">
        <w:rPr>
          <w:b/>
          <w:bCs/>
          <w:i/>
          <w:iCs/>
          <w:color w:val="002060"/>
          <w:szCs w:val="28"/>
        </w:rPr>
        <w:t>40</w:t>
      </w:r>
      <w:r w:rsidRPr="002C380C">
        <w:rPr>
          <w:color w:val="002060"/>
          <w:szCs w:val="28"/>
        </w:rPr>
        <w:t xml:space="preserve"> </w:t>
      </w:r>
      <w:r w:rsidRPr="002C380C">
        <w:rPr>
          <w:szCs w:val="28"/>
        </w:rPr>
        <w:t xml:space="preserve">và </w:t>
      </w:r>
      <w:r w:rsidR="003D0AF2" w:rsidRPr="002C380C">
        <w:rPr>
          <w:szCs w:val="28"/>
        </w:rPr>
        <w:t xml:space="preserve">hoàn thành 02 sơ đồ </w:t>
      </w:r>
      <w:r w:rsidR="00B90A61" w:rsidRPr="002C380C">
        <w:rPr>
          <w:szCs w:val="28"/>
        </w:rPr>
        <w:t>sau.</w:t>
      </w:r>
    </w:p>
    <w:p w14:paraId="5F4F9354" w14:textId="1F3040F7" w:rsidR="00B90A61" w:rsidRPr="002C380C" w:rsidRDefault="00B90A61" w:rsidP="00B90A61">
      <w:pPr>
        <w:pStyle w:val="ListParagraph"/>
        <w:numPr>
          <w:ilvl w:val="0"/>
          <w:numId w:val="29"/>
        </w:numPr>
        <w:ind w:right="-149"/>
        <w:rPr>
          <w:rFonts w:asciiTheme="majorHAnsi" w:hAnsiTheme="majorHAnsi"/>
          <w:color w:val="auto"/>
          <w:szCs w:val="28"/>
          <w:lang w:val="vi-VN"/>
        </w:rPr>
      </w:pPr>
      <w:r w:rsidRPr="002C380C">
        <w:rPr>
          <w:rFonts w:asciiTheme="majorHAnsi" w:hAnsiTheme="majorHAnsi"/>
          <w:color w:val="auto"/>
          <w:szCs w:val="28"/>
        </w:rPr>
        <w:t>So sánh sự bay hơi và sự ngưng tụ</w:t>
      </w:r>
    </w:p>
    <w:p w14:paraId="1938FA48" w14:textId="33DEABCE" w:rsidR="005F50B4" w:rsidRPr="002C380C" w:rsidRDefault="00EB6789" w:rsidP="00CB7849">
      <w:pPr>
        <w:pStyle w:val="ListParagraph"/>
        <w:ind w:right="-149"/>
        <w:jc w:val="center"/>
        <w:rPr>
          <w:rFonts w:asciiTheme="majorHAnsi" w:hAnsiTheme="majorHAnsi"/>
          <w:color w:val="auto"/>
          <w:szCs w:val="28"/>
          <w:lang w:val="vi-VN"/>
        </w:rPr>
      </w:pPr>
      <w:r w:rsidRPr="002C380C">
        <w:rPr>
          <w:noProof/>
          <w:szCs w:val="26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0A90346" wp14:editId="29214865">
                <wp:simplePos x="0" y="0"/>
                <wp:positionH relativeFrom="column">
                  <wp:posOffset>3850830</wp:posOffset>
                </wp:positionH>
                <wp:positionV relativeFrom="paragraph">
                  <wp:posOffset>186055</wp:posOffset>
                </wp:positionV>
                <wp:extent cx="1243965" cy="1404620"/>
                <wp:effectExtent l="0" t="0" r="0" b="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396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4DF5EF" w14:textId="77777777" w:rsidR="00AB79C6" w:rsidRPr="000A3F58" w:rsidRDefault="00AB79C6" w:rsidP="00AD3C61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A3F58">
                              <w:rPr>
                                <w:b/>
                                <w:bCs/>
                              </w:rPr>
                              <w:t>Sự ngưng tụ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0A903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3.2pt;margin-top:14.65pt;width:97.95pt;height:110.6pt;z-index:2516613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" filled="f" stroked="f">
                <v:textbox style="mso-fit-shape-to-text:t">
                  <w:txbxContent>
                    <w:p w14:paraId="764DF5EF" w14:textId="77777777" w:rsidR="00AB79C6" w:rsidRPr="000A3F58" w:rsidRDefault="00AB79C6" w:rsidP="00AD3C61">
                      <w:pPr>
                        <w:rPr>
                          <w:b/>
                          <w:bCs/>
                        </w:rPr>
                      </w:pPr>
                      <w:r w:rsidRPr="000A3F58">
                        <w:rPr>
                          <w:b/>
                          <w:bCs/>
                        </w:rPr>
                        <w:t>Sự ngưng tụ</w:t>
                      </w:r>
                    </w:p>
                  </w:txbxContent>
                </v:textbox>
              </v:shape>
            </w:pict>
          </mc:Fallback>
        </mc:AlternateContent>
      </w:r>
      <w:r w:rsidR="00C066ED" w:rsidRPr="002C380C">
        <w:rPr>
          <w:noProof/>
          <w:szCs w:val="26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E675701" wp14:editId="765F1BB9">
                <wp:simplePos x="0" y="0"/>
                <wp:positionH relativeFrom="column">
                  <wp:posOffset>1933385</wp:posOffset>
                </wp:positionH>
                <wp:positionV relativeFrom="paragraph">
                  <wp:posOffset>199390</wp:posOffset>
                </wp:positionV>
                <wp:extent cx="1094740" cy="1404620"/>
                <wp:effectExtent l="0" t="0" r="0" b="0"/>
                <wp:wrapNone/>
                <wp:docPr id="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47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6B0DF4" w14:textId="77777777" w:rsidR="00AB79C6" w:rsidRPr="000A3F58" w:rsidRDefault="00AB79C6" w:rsidP="00BE3E2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A3F58">
                              <w:rPr>
                                <w:b/>
                                <w:bCs/>
                              </w:rPr>
                              <w:t>Sự bay hơi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675701" id="_x0000_s1027" type="#_x0000_t202" style="position:absolute;left:0;text-align:left;margin-left:152.25pt;margin-top:15.7pt;width:86.2pt;height:110.6pt;z-index:2516592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" filled="f" stroked="f">
                <v:textbox style="mso-fit-shape-to-text:t">
                  <w:txbxContent>
                    <w:p w14:paraId="146B0DF4" w14:textId="77777777" w:rsidR="00AB79C6" w:rsidRPr="000A3F58" w:rsidRDefault="00AB79C6" w:rsidP="00BE3E23">
                      <w:pPr>
                        <w:rPr>
                          <w:b/>
                          <w:bCs/>
                        </w:rPr>
                      </w:pPr>
                      <w:r w:rsidRPr="000A3F58">
                        <w:rPr>
                          <w:b/>
                          <w:bCs/>
                        </w:rPr>
                        <w:t>Sự bay hơi</w:t>
                      </w:r>
                    </w:p>
                  </w:txbxContent>
                </v:textbox>
              </v:shape>
            </w:pict>
          </mc:Fallback>
        </mc:AlternateContent>
      </w:r>
      <w:r w:rsidR="00CB7849" w:rsidRPr="002C380C">
        <w:rPr>
          <w:noProof/>
          <w:szCs w:val="26"/>
        </w:rPr>
        <mc:AlternateContent>
          <mc:Choice Requires="wpg">
            <w:drawing>
              <wp:inline distT="0" distB="0" distL="0" distR="0" wp14:anchorId="048D4EA0" wp14:editId="14298368">
                <wp:extent cx="3960000" cy="2520000"/>
                <wp:effectExtent l="19050" t="19050" r="21590" b="13970"/>
                <wp:docPr id="48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0000" cy="2520000"/>
                          <a:chOff x="0" y="0"/>
                          <a:chExt cx="7262192" cy="4976192"/>
                        </a:xfrm>
                      </wpg:grpSpPr>
                      <wps:wsp>
                        <wps:cNvPr id="49" name="Oval 49"/>
                        <wps:cNvSpPr/>
                        <wps:spPr>
                          <a:xfrm>
                            <a:off x="0" y="0"/>
                            <a:ext cx="4916557" cy="4916557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0" name="Oval 50"/>
                        <wps:cNvSpPr/>
                        <wps:spPr>
                          <a:xfrm>
                            <a:off x="2345635" y="59635"/>
                            <a:ext cx="4916557" cy="4916557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0070C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F4ED5A" id="Group 3" o:spid="_x0000_s1026" style="width:311.8pt;height:198.45pt;mso-position-horizontal-relative:char;mso-position-vertical-relative:line" coordsize="72621,497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">
                <v:oval id="Oval 49" o:spid="_x0000_s1027" style="position:absolute;width:49165;height:491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" filled="f" strokecolor="#0070c0" strokeweight="3pt"/>
                <v:oval id="Oval 50" o:spid="_x0000_s1028" style="position:absolute;left:23456;top:596;width:49165;height:491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" filled="f" strokecolor="#0070c0" strokeweight="3pt"/>
                <w10:anchorlock/>
              </v:group>
            </w:pict>
          </mc:Fallback>
        </mc:AlternateContent>
      </w:r>
    </w:p>
    <w:p w14:paraId="5BFEFFF8" w14:textId="09E6E91E" w:rsidR="005F50B4" w:rsidRPr="002C380C" w:rsidRDefault="005F50B4" w:rsidP="00B90A61">
      <w:pPr>
        <w:pStyle w:val="ListParagraph"/>
        <w:numPr>
          <w:ilvl w:val="0"/>
          <w:numId w:val="29"/>
        </w:numPr>
        <w:ind w:right="-149"/>
        <w:rPr>
          <w:rFonts w:asciiTheme="majorHAnsi" w:hAnsiTheme="majorHAnsi"/>
          <w:color w:val="auto"/>
          <w:szCs w:val="28"/>
          <w:lang w:val="vi-VN"/>
        </w:rPr>
      </w:pPr>
      <w:r w:rsidRPr="002C380C">
        <w:rPr>
          <w:rFonts w:asciiTheme="majorHAnsi" w:hAnsiTheme="majorHAnsi"/>
          <w:color w:val="auto"/>
          <w:szCs w:val="28"/>
        </w:rPr>
        <w:t>So sánh sự bay hơi và sự sôi</w:t>
      </w:r>
    </w:p>
    <w:p w14:paraId="0A68B4D6" w14:textId="2A43BF66" w:rsidR="000C32ED" w:rsidRPr="002C380C" w:rsidRDefault="000A05DF" w:rsidP="00C066ED">
      <w:pPr>
        <w:jc w:val="center"/>
      </w:pPr>
      <w:r w:rsidRPr="002C380C">
        <w:rPr>
          <w:noProof/>
          <w:szCs w:val="26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4127138" wp14:editId="5199E6F4">
                <wp:simplePos x="0" y="0"/>
                <wp:positionH relativeFrom="column">
                  <wp:posOffset>3595238</wp:posOffset>
                </wp:positionH>
                <wp:positionV relativeFrom="paragraph">
                  <wp:posOffset>208412</wp:posOffset>
                </wp:positionV>
                <wp:extent cx="1094740" cy="1404620"/>
                <wp:effectExtent l="0" t="0" r="0" b="0"/>
                <wp:wrapNone/>
                <wp:docPr id="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47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B08C74" w14:textId="5B2DDB98" w:rsidR="00AB79C6" w:rsidRPr="000A3F58" w:rsidRDefault="00AB79C6" w:rsidP="00BE3E2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A3F58">
                              <w:rPr>
                                <w:b/>
                                <w:bCs/>
                              </w:rPr>
                              <w:t xml:space="preserve">Sự </w:t>
                            </w:r>
                            <w:r>
                              <w:rPr>
                                <w:b/>
                                <w:bCs/>
                              </w:rPr>
                              <w:t>sôi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4127138" id="_x0000_s1028" type="#_x0000_t202" style="position:absolute;left:0;text-align:left;margin-left:283.1pt;margin-top:16.4pt;width:86.2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" filled="f" stroked="f">
                <v:textbox style="mso-fit-shape-to-text:t">
                  <w:txbxContent>
                    <w:p w14:paraId="2FB08C74" w14:textId="5B2DDB98" w:rsidR="00AB79C6" w:rsidRPr="000A3F58" w:rsidRDefault="00AB79C6" w:rsidP="00BE3E23">
                      <w:pPr>
                        <w:rPr>
                          <w:b/>
                          <w:bCs/>
                        </w:rPr>
                      </w:pPr>
                      <w:r w:rsidRPr="000A3F58">
                        <w:rPr>
                          <w:b/>
                          <w:bCs/>
                        </w:rPr>
                        <w:t xml:space="preserve">Sự </w:t>
                      </w:r>
                      <w:r>
                        <w:rPr>
                          <w:b/>
                          <w:bCs/>
                        </w:rPr>
                        <w:t>sôi</w:t>
                      </w:r>
                    </w:p>
                  </w:txbxContent>
                </v:textbox>
              </v:shape>
            </w:pict>
          </mc:Fallback>
        </mc:AlternateContent>
      </w:r>
      <w:r w:rsidRPr="002C380C">
        <w:rPr>
          <w:noProof/>
          <w:szCs w:val="26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C2E2B47" wp14:editId="3BD6F84D">
                <wp:simplePos x="0" y="0"/>
                <wp:positionH relativeFrom="column">
                  <wp:posOffset>1802311</wp:posOffset>
                </wp:positionH>
                <wp:positionV relativeFrom="paragraph">
                  <wp:posOffset>149357</wp:posOffset>
                </wp:positionV>
                <wp:extent cx="1094740" cy="1404620"/>
                <wp:effectExtent l="0" t="0" r="0" b="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947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4BCD5C" w14:textId="77777777" w:rsidR="00AB79C6" w:rsidRPr="000A3F58" w:rsidRDefault="00AB79C6" w:rsidP="00BE3E23">
                            <w:pPr>
                              <w:rPr>
                                <w:b/>
                                <w:bCs/>
                              </w:rPr>
                            </w:pPr>
                            <w:r w:rsidRPr="000A3F58">
                              <w:rPr>
                                <w:b/>
                                <w:bCs/>
                              </w:rPr>
                              <w:t>Sự bay hơi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2E2B47" id="_x0000_s1029" type="#_x0000_t202" style="position:absolute;left:0;text-align:left;margin-left:141.9pt;margin-top:11.75pt;width:86.2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" filled="f" stroked="f">
                <v:textbox style="mso-fit-shape-to-text:t">
                  <w:txbxContent>
                    <w:p w14:paraId="174BCD5C" w14:textId="77777777" w:rsidR="00AB79C6" w:rsidRPr="000A3F58" w:rsidRDefault="00AB79C6" w:rsidP="00BE3E23">
                      <w:pPr>
                        <w:rPr>
                          <w:b/>
                          <w:bCs/>
                        </w:rPr>
                      </w:pPr>
                      <w:r w:rsidRPr="000A3F58">
                        <w:rPr>
                          <w:b/>
                          <w:bCs/>
                        </w:rPr>
                        <w:t>Sự bay hơi</w:t>
                      </w:r>
                    </w:p>
                  </w:txbxContent>
                </v:textbox>
              </v:shape>
            </w:pict>
          </mc:Fallback>
        </mc:AlternateContent>
      </w:r>
      <w:r w:rsidR="00C066ED" w:rsidRPr="002C380C">
        <w:rPr>
          <w:noProof/>
          <w:szCs w:val="26"/>
        </w:rPr>
        <mc:AlternateContent>
          <mc:Choice Requires="wpg">
            <w:drawing>
              <wp:inline distT="0" distB="0" distL="0" distR="0" wp14:anchorId="22F226BC" wp14:editId="0E36200E">
                <wp:extent cx="3679521" cy="2520000"/>
                <wp:effectExtent l="19050" t="19050" r="16510" b="13970"/>
                <wp:docPr id="52" name="Group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3679521" cy="2520000"/>
                          <a:chOff x="0" y="0"/>
                          <a:chExt cx="7262192" cy="4976192"/>
                        </a:xfrm>
                      </wpg:grpSpPr>
                      <wps:wsp>
                        <wps:cNvPr id="53" name="Oval 53"/>
                        <wps:cNvSpPr/>
                        <wps:spPr>
                          <a:xfrm>
                            <a:off x="0" y="0"/>
                            <a:ext cx="4916557" cy="4916557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54" name="Oval 54"/>
                        <wps:cNvSpPr/>
                        <wps:spPr>
                          <a:xfrm>
                            <a:off x="2345635" y="59635"/>
                            <a:ext cx="4916557" cy="4916557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81D70F" id="Group 3" o:spid="_x0000_s1026" style="width:289.75pt;height:198.45pt;mso-position-horizontal-relative:char;mso-position-vertical-relative:line" coordsize="72621,497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">
                <o:lock v:ext="edit" aspectratio="t"/>
                <v:oval id="Oval 53" o:spid="_x0000_s1027" style="position:absolute;width:49165;height:491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" filled="f" strokecolor="#00b0f0" strokeweight="3pt"/>
                <v:oval id="Oval 54" o:spid="_x0000_s1028" style="position:absolute;left:23456;top:596;width:49165;height:491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" filled="f" strokecolor="#00b0f0" strokeweight="3pt"/>
                <w10:anchorlock/>
              </v:group>
            </w:pict>
          </mc:Fallback>
        </mc:AlternateContent>
      </w:r>
    </w:p>
    <w:p w14:paraId="08F6DF42" w14:textId="735183CC" w:rsidR="000C32ED" w:rsidRPr="002C380C" w:rsidRDefault="00A54452" w:rsidP="000C32ED">
      <w:r w:rsidRPr="002C380C">
        <w:rPr>
          <w:noProof/>
        </w:rPr>
        <w:lastRenderedPageBreak/>
        <w:drawing>
          <wp:inline distT="0" distB="0" distL="0" distR="0" wp14:anchorId="193A29FD" wp14:editId="6E5CD272">
            <wp:extent cx="6332220" cy="1334770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CF72E" w14:textId="6C406D00" w:rsidR="00FA6394" w:rsidRPr="002C380C" w:rsidRDefault="00FA6394" w:rsidP="00FA6394">
      <w:pPr>
        <w:pStyle w:val="Heading1"/>
      </w:pPr>
      <w:r w:rsidRPr="002C380C">
        <w:t>Phiếu số 5</w:t>
      </w:r>
    </w:p>
    <w:p w14:paraId="56E39220" w14:textId="77777777" w:rsidR="00FA6394" w:rsidRPr="002C380C" w:rsidRDefault="00FA6394" w:rsidP="00FA6394">
      <w:pPr>
        <w:jc w:val="center"/>
        <w:rPr>
          <w:color w:val="595959" w:themeColor="text1" w:themeTint="A6"/>
        </w:rPr>
      </w:pPr>
      <w:r w:rsidRPr="002C380C">
        <w:rPr>
          <w:color w:val="595959" w:themeColor="text1" w:themeTint="A6"/>
        </w:rPr>
        <w:t>Nhóm:                          | Lớp:</w:t>
      </w:r>
    </w:p>
    <w:p w14:paraId="35DC7150" w14:textId="77777777" w:rsidR="00423786" w:rsidRPr="002C380C" w:rsidRDefault="00FA6394" w:rsidP="00FA6394">
      <w:pPr>
        <w:ind w:right="-149"/>
        <w:rPr>
          <w:b/>
          <w:bCs/>
          <w:szCs w:val="28"/>
        </w:rPr>
      </w:pPr>
      <w:r w:rsidRPr="002C380C">
        <w:rPr>
          <w:noProof/>
        </w:rPr>
        <w:drawing>
          <wp:inline distT="0" distB="0" distL="0" distR="0" wp14:anchorId="3A99A197" wp14:editId="32D8EFE7">
            <wp:extent cx="360000" cy="364000"/>
            <wp:effectExtent l="0" t="0" r="2540" b="0"/>
            <wp:docPr id="58" name="Picture 58" descr="ii-mission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i-mission-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5495" r="5495" b="5186"/>
                    <a:stretch/>
                  </pic:blipFill>
                  <pic:spPr bwMode="auto">
                    <a:xfrm>
                      <a:off x="0" y="0"/>
                      <a:ext cx="360000" cy="3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380C">
        <w:rPr>
          <w:szCs w:val="28"/>
        </w:rPr>
        <w:t xml:space="preserve"> </w:t>
      </w:r>
      <w:r w:rsidR="003F438B" w:rsidRPr="002C380C">
        <w:rPr>
          <w:b/>
          <w:bCs/>
          <w:szCs w:val="28"/>
        </w:rPr>
        <w:t>Theo dõi nhiệt độ của băng phiến khi xảy ra sự nóng chảy</w:t>
      </w:r>
    </w:p>
    <w:p w14:paraId="7DC6F993" w14:textId="77777777" w:rsidR="005B29CB" w:rsidRPr="002C380C" w:rsidRDefault="00423786" w:rsidP="005B29CB">
      <w:pPr>
        <w:pStyle w:val="ListParagraph"/>
        <w:numPr>
          <w:ilvl w:val="0"/>
          <w:numId w:val="31"/>
        </w:numPr>
        <w:ind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>Thực hiện thí nghiệm</w:t>
      </w:r>
      <w:r w:rsidR="00C11705" w:rsidRPr="002C380C">
        <w:rPr>
          <w:rFonts w:asciiTheme="majorHAnsi" w:hAnsiTheme="majorHAnsi"/>
          <w:szCs w:val="28"/>
        </w:rPr>
        <w:t xml:space="preserve"> theo hướng dẫn ở </w:t>
      </w:r>
      <w:r w:rsidR="00FA6394" w:rsidRPr="002C380C">
        <w:rPr>
          <w:rFonts w:asciiTheme="majorHAnsi" w:hAnsiTheme="majorHAnsi"/>
          <w:b/>
          <w:bCs/>
          <w:i/>
          <w:iCs/>
          <w:color w:val="002060"/>
          <w:szCs w:val="28"/>
        </w:rPr>
        <w:t xml:space="preserve">SGK trang </w:t>
      </w:r>
      <w:r w:rsidR="00C11705" w:rsidRPr="002C380C">
        <w:rPr>
          <w:rFonts w:asciiTheme="majorHAnsi" w:hAnsiTheme="majorHAnsi"/>
          <w:b/>
          <w:bCs/>
          <w:i/>
          <w:iCs/>
          <w:color w:val="002060"/>
          <w:szCs w:val="28"/>
        </w:rPr>
        <w:t>39</w:t>
      </w:r>
      <w:r w:rsidR="005B29CB" w:rsidRPr="002C380C">
        <w:rPr>
          <w:rFonts w:asciiTheme="majorHAnsi" w:hAnsiTheme="majorHAnsi"/>
          <w:color w:val="002060"/>
          <w:szCs w:val="28"/>
        </w:rPr>
        <w:t>.</w:t>
      </w:r>
    </w:p>
    <w:p w14:paraId="7369BD8C" w14:textId="472B8344" w:rsidR="00FA6394" w:rsidRPr="002C380C" w:rsidRDefault="005B29CB" w:rsidP="005B29CB">
      <w:pPr>
        <w:pStyle w:val="ListParagraph"/>
        <w:numPr>
          <w:ilvl w:val="0"/>
          <w:numId w:val="31"/>
        </w:numPr>
        <w:ind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>G</w:t>
      </w:r>
      <w:r w:rsidR="00C11705" w:rsidRPr="002C380C">
        <w:rPr>
          <w:rFonts w:asciiTheme="majorHAnsi" w:hAnsiTheme="majorHAnsi"/>
          <w:szCs w:val="28"/>
        </w:rPr>
        <w:t>hi nhiệt độ</w:t>
      </w:r>
      <w:r w:rsidR="005953BC" w:rsidRPr="002C380C">
        <w:rPr>
          <w:rFonts w:asciiTheme="majorHAnsi" w:hAnsiTheme="majorHAnsi"/>
          <w:szCs w:val="28"/>
        </w:rPr>
        <w:t xml:space="preserve"> và thể của băng phiến sau mỗi phút </w:t>
      </w:r>
      <w:r w:rsidR="00451F8A" w:rsidRPr="002C380C">
        <w:rPr>
          <w:rFonts w:asciiTheme="majorHAnsi" w:hAnsiTheme="majorHAnsi"/>
          <w:szCs w:val="28"/>
        </w:rPr>
        <w:t>vào</w:t>
      </w:r>
      <w:r w:rsidR="005953BC" w:rsidRPr="002C380C">
        <w:rPr>
          <w:rFonts w:asciiTheme="majorHAnsi" w:hAnsiTheme="majorHAnsi"/>
          <w:szCs w:val="28"/>
        </w:rPr>
        <w:t xml:space="preserve"> mẫu bảng </w:t>
      </w:r>
      <w:r w:rsidR="008054A3" w:rsidRPr="002C380C">
        <w:rPr>
          <w:rFonts w:asciiTheme="majorHAnsi" w:hAnsiTheme="majorHAnsi"/>
          <w:szCs w:val="28"/>
        </w:rPr>
        <w:t>ở trang 39.</w:t>
      </w:r>
    </w:p>
    <w:p w14:paraId="417793B8" w14:textId="1CAB6159" w:rsidR="008054A3" w:rsidRPr="002C380C" w:rsidRDefault="008054A3" w:rsidP="005B29CB">
      <w:pPr>
        <w:pStyle w:val="ListParagraph"/>
        <w:numPr>
          <w:ilvl w:val="0"/>
          <w:numId w:val="31"/>
        </w:numPr>
        <w:ind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>Trả lời các câu hỏi sau:</w:t>
      </w:r>
    </w:p>
    <w:p w14:paraId="75C254F7" w14:textId="5B41A08F" w:rsidR="008054A3" w:rsidRPr="002C380C" w:rsidRDefault="00805067" w:rsidP="006C2B29">
      <w:pPr>
        <w:pStyle w:val="ListParagraph"/>
        <w:numPr>
          <w:ilvl w:val="0"/>
          <w:numId w:val="32"/>
        </w:numPr>
        <w:tabs>
          <w:tab w:val="left" w:leader="dot" w:pos="9923"/>
        </w:tabs>
        <w:ind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>Nhận xét về nhiệt độ nóng chảy của băng phiến trong suốt quá trình xảy ra sự nóng chảy</w:t>
      </w:r>
      <w:r w:rsidR="00A0030C" w:rsidRPr="002C380C">
        <w:rPr>
          <w:rFonts w:asciiTheme="majorHAnsi" w:hAnsiTheme="majorHAnsi"/>
          <w:szCs w:val="28"/>
        </w:rPr>
        <w:t xml:space="preserve">: </w:t>
      </w:r>
      <w:r w:rsidR="006C2B29" w:rsidRPr="002C380C">
        <w:rPr>
          <w:rFonts w:asciiTheme="majorHAnsi" w:hAnsiTheme="majorHAnsi"/>
          <w:szCs w:val="28"/>
        </w:rPr>
        <w:tab/>
      </w:r>
    </w:p>
    <w:p w14:paraId="7FB97379" w14:textId="088FEDE2" w:rsidR="00693830" w:rsidRPr="002C380C" w:rsidRDefault="00693830" w:rsidP="00693830">
      <w:pPr>
        <w:pStyle w:val="ListParagraph"/>
        <w:tabs>
          <w:tab w:val="left" w:leader="dot" w:pos="9923"/>
        </w:tabs>
        <w:ind w:left="1080"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ab/>
      </w:r>
    </w:p>
    <w:p w14:paraId="15DFA868" w14:textId="4DC75C04" w:rsidR="00805067" w:rsidRPr="002C380C" w:rsidRDefault="0085477F" w:rsidP="008054A3">
      <w:pPr>
        <w:pStyle w:val="ListParagraph"/>
        <w:numPr>
          <w:ilvl w:val="0"/>
          <w:numId w:val="32"/>
        </w:numPr>
        <w:ind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>Xác định nhiệt độ nóng chảy của băng phiến.</w:t>
      </w:r>
    </w:p>
    <w:p w14:paraId="7421D553" w14:textId="697764F7" w:rsidR="006C2B29" w:rsidRPr="002C380C" w:rsidRDefault="006C2B29" w:rsidP="006C2B29">
      <w:pPr>
        <w:pStyle w:val="ListParagraph"/>
        <w:tabs>
          <w:tab w:val="left" w:leader="dot" w:pos="9923"/>
        </w:tabs>
        <w:ind w:left="1080"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ab/>
      </w:r>
    </w:p>
    <w:p w14:paraId="1BCBA259" w14:textId="3E789066" w:rsidR="0055445A" w:rsidRPr="002C380C" w:rsidRDefault="0055445A" w:rsidP="0055445A">
      <w:pPr>
        <w:ind w:right="-149"/>
        <w:rPr>
          <w:b/>
          <w:bCs/>
          <w:szCs w:val="28"/>
        </w:rPr>
      </w:pPr>
      <w:r w:rsidRPr="002C380C">
        <w:rPr>
          <w:noProof/>
        </w:rPr>
        <w:drawing>
          <wp:inline distT="0" distB="0" distL="0" distR="0" wp14:anchorId="0956EB87" wp14:editId="669649B2">
            <wp:extent cx="360000" cy="364000"/>
            <wp:effectExtent l="0" t="0" r="2540" b="0"/>
            <wp:docPr id="59" name="Picture 59" descr="ii-mission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i-mission-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5495" r="5495" b="5186"/>
                    <a:stretch/>
                  </pic:blipFill>
                  <pic:spPr bwMode="auto">
                    <a:xfrm>
                      <a:off x="0" y="0"/>
                      <a:ext cx="360000" cy="3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C380C">
        <w:rPr>
          <w:szCs w:val="28"/>
        </w:rPr>
        <w:t xml:space="preserve"> </w:t>
      </w:r>
      <w:r w:rsidRPr="002C380C">
        <w:rPr>
          <w:b/>
          <w:bCs/>
          <w:szCs w:val="28"/>
        </w:rPr>
        <w:t>Theo dõi nhiệt độ của nước khi xảy ra sự sôi</w:t>
      </w:r>
    </w:p>
    <w:p w14:paraId="6E200419" w14:textId="67017F50" w:rsidR="0055445A" w:rsidRPr="002C380C" w:rsidRDefault="0055445A" w:rsidP="0055445A">
      <w:pPr>
        <w:pStyle w:val="ListParagraph"/>
        <w:numPr>
          <w:ilvl w:val="0"/>
          <w:numId w:val="31"/>
        </w:numPr>
        <w:ind w:right="-149"/>
        <w:rPr>
          <w:rFonts w:asciiTheme="majorHAnsi" w:hAnsiTheme="majorHAnsi"/>
          <w:szCs w:val="28"/>
        </w:rPr>
      </w:pPr>
      <w:r w:rsidRPr="002C380C">
        <w:rPr>
          <w:rFonts w:asciiTheme="majorHAnsi" w:hAnsiTheme="majorHAnsi"/>
          <w:szCs w:val="28"/>
        </w:rPr>
        <w:t xml:space="preserve">Thực hiện thí nghiệm theo hướng dẫn ở </w:t>
      </w:r>
      <w:r w:rsidRPr="002C380C">
        <w:rPr>
          <w:rFonts w:asciiTheme="majorHAnsi" w:hAnsiTheme="majorHAnsi"/>
          <w:b/>
          <w:bCs/>
          <w:i/>
          <w:iCs/>
          <w:color w:val="002060"/>
          <w:szCs w:val="28"/>
        </w:rPr>
        <w:t>SGK trang 41</w:t>
      </w:r>
      <w:r w:rsidRPr="002C380C">
        <w:rPr>
          <w:rFonts w:asciiTheme="majorHAnsi" w:hAnsiTheme="majorHAnsi"/>
          <w:color w:val="002060"/>
          <w:szCs w:val="28"/>
        </w:rPr>
        <w:t>.</w:t>
      </w:r>
    </w:p>
    <w:tbl>
      <w:tblPr>
        <w:tblStyle w:val="TableGrid"/>
        <w:tblW w:w="1022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4981"/>
      </w:tblGrid>
      <w:tr w:rsidR="00A0030C" w:rsidRPr="002C380C" w14:paraId="5E533467" w14:textId="77777777" w:rsidTr="00AB79C6">
        <w:trPr>
          <w:jc w:val="center"/>
        </w:trPr>
        <w:tc>
          <w:tcPr>
            <w:tcW w:w="5240" w:type="dxa"/>
          </w:tcPr>
          <w:p w14:paraId="5B7EA7F5" w14:textId="557511F3" w:rsidR="00A0030C" w:rsidRPr="002C380C" w:rsidRDefault="00A0030C" w:rsidP="00AB79C6">
            <w:pPr>
              <w:pStyle w:val="ListParagraph"/>
              <w:numPr>
                <w:ilvl w:val="0"/>
                <w:numId w:val="31"/>
              </w:numPr>
              <w:ind w:right="21"/>
              <w:rPr>
                <w:rFonts w:asciiTheme="majorHAnsi" w:hAnsiTheme="majorHAnsi"/>
                <w:szCs w:val="28"/>
              </w:rPr>
            </w:pPr>
            <w:r w:rsidRPr="002C380C">
              <w:rPr>
                <w:rFonts w:asciiTheme="majorHAnsi" w:hAnsiTheme="majorHAnsi"/>
                <w:szCs w:val="28"/>
              </w:rPr>
              <w:t xml:space="preserve">Ghi nhiệt độ </w:t>
            </w:r>
            <w:r w:rsidR="007B1158" w:rsidRPr="002C380C">
              <w:rPr>
                <w:rFonts w:asciiTheme="majorHAnsi" w:hAnsiTheme="majorHAnsi"/>
                <w:szCs w:val="28"/>
              </w:rPr>
              <w:t>của nước</w:t>
            </w:r>
            <w:r w:rsidRPr="002C380C">
              <w:rPr>
                <w:rFonts w:asciiTheme="majorHAnsi" w:hAnsiTheme="majorHAnsi"/>
                <w:color w:val="000000" w:themeColor="text1"/>
                <w:szCs w:val="28"/>
              </w:rPr>
              <w:t xml:space="preserve"> </w:t>
            </w:r>
            <w:r w:rsidRPr="002C380C">
              <w:rPr>
                <w:rFonts w:asciiTheme="majorHAnsi" w:hAnsiTheme="majorHAnsi"/>
                <w:szCs w:val="28"/>
              </w:rPr>
              <w:t>sau mỗi phút vào bảng sau:</w:t>
            </w:r>
          </w:p>
          <w:tbl>
            <w:tblPr>
              <w:tblStyle w:val="TableGrid"/>
              <w:tblW w:w="0" w:type="auto"/>
              <w:tblInd w:w="720" w:type="dxa"/>
              <w:tblLook w:val="04A0" w:firstRow="1" w:lastRow="0" w:firstColumn="1" w:lastColumn="0" w:noHBand="0" w:noVBand="1"/>
            </w:tblPr>
            <w:tblGrid>
              <w:gridCol w:w="1701"/>
              <w:gridCol w:w="1969"/>
            </w:tblGrid>
            <w:tr w:rsidR="00A0030C" w:rsidRPr="002C380C" w14:paraId="3812C85F" w14:textId="77777777" w:rsidTr="00AB79C6">
              <w:tc>
                <w:tcPr>
                  <w:tcW w:w="1701" w:type="dxa"/>
                  <w:vAlign w:val="center"/>
                </w:tcPr>
                <w:p w14:paraId="24FE53E6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b/>
                      <w:bCs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b/>
                      <w:bCs/>
                      <w:szCs w:val="28"/>
                    </w:rPr>
                    <w:t>Thời gian</w:t>
                  </w:r>
                </w:p>
              </w:tc>
              <w:tc>
                <w:tcPr>
                  <w:tcW w:w="1969" w:type="dxa"/>
                  <w:vAlign w:val="center"/>
                </w:tcPr>
                <w:p w14:paraId="4BE555A0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b/>
                      <w:bCs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b/>
                      <w:bCs/>
                      <w:szCs w:val="28"/>
                    </w:rPr>
                    <w:t>Nhiệt độ (</w:t>
                  </w:r>
                  <w:r w:rsidRPr="002C380C">
                    <w:rPr>
                      <w:rFonts w:asciiTheme="majorHAnsi" w:hAnsiTheme="majorHAnsi"/>
                      <w:b/>
                      <w:bCs/>
                      <w:szCs w:val="28"/>
                      <w:vertAlign w:val="superscript"/>
                    </w:rPr>
                    <w:t>o</w:t>
                  </w:r>
                  <w:r w:rsidRPr="002C380C">
                    <w:rPr>
                      <w:rFonts w:asciiTheme="majorHAnsi" w:hAnsiTheme="majorHAnsi"/>
                      <w:b/>
                      <w:bCs/>
                      <w:szCs w:val="28"/>
                    </w:rPr>
                    <w:t>C)</w:t>
                  </w:r>
                </w:p>
              </w:tc>
            </w:tr>
            <w:tr w:rsidR="00A0030C" w:rsidRPr="002C380C" w14:paraId="1DB5E0F1" w14:textId="77777777" w:rsidTr="00AB79C6">
              <w:tc>
                <w:tcPr>
                  <w:tcW w:w="1701" w:type="dxa"/>
                  <w:vAlign w:val="center"/>
                </w:tcPr>
                <w:p w14:paraId="439DB7E8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szCs w:val="28"/>
                    </w:rPr>
                    <w:t>Ban đầu</w:t>
                  </w:r>
                </w:p>
              </w:tc>
              <w:tc>
                <w:tcPr>
                  <w:tcW w:w="1969" w:type="dxa"/>
                  <w:vAlign w:val="center"/>
                </w:tcPr>
                <w:p w14:paraId="14A51F7E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</w:p>
              </w:tc>
            </w:tr>
            <w:tr w:rsidR="00A0030C" w:rsidRPr="002C380C" w14:paraId="3700CC5F" w14:textId="77777777" w:rsidTr="00AB79C6">
              <w:tc>
                <w:tcPr>
                  <w:tcW w:w="1701" w:type="dxa"/>
                  <w:vAlign w:val="center"/>
                </w:tcPr>
                <w:p w14:paraId="658351EB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szCs w:val="28"/>
                    </w:rPr>
                    <w:t>1 phút</w:t>
                  </w:r>
                </w:p>
              </w:tc>
              <w:tc>
                <w:tcPr>
                  <w:tcW w:w="1969" w:type="dxa"/>
                  <w:vAlign w:val="center"/>
                </w:tcPr>
                <w:p w14:paraId="79EA9270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</w:p>
              </w:tc>
            </w:tr>
            <w:tr w:rsidR="00A0030C" w:rsidRPr="002C380C" w14:paraId="70F03869" w14:textId="77777777" w:rsidTr="00AB79C6">
              <w:tc>
                <w:tcPr>
                  <w:tcW w:w="1701" w:type="dxa"/>
                  <w:vAlign w:val="center"/>
                </w:tcPr>
                <w:p w14:paraId="34AD31C1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szCs w:val="28"/>
                    </w:rPr>
                    <w:t>2 phút</w:t>
                  </w:r>
                </w:p>
              </w:tc>
              <w:tc>
                <w:tcPr>
                  <w:tcW w:w="1969" w:type="dxa"/>
                  <w:vAlign w:val="center"/>
                </w:tcPr>
                <w:p w14:paraId="735A7966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</w:p>
              </w:tc>
            </w:tr>
            <w:tr w:rsidR="00A0030C" w:rsidRPr="002C380C" w14:paraId="10F0DCD7" w14:textId="77777777" w:rsidTr="00AB79C6">
              <w:tc>
                <w:tcPr>
                  <w:tcW w:w="1701" w:type="dxa"/>
                  <w:vAlign w:val="center"/>
                </w:tcPr>
                <w:p w14:paraId="4AB105CF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szCs w:val="28"/>
                    </w:rPr>
                    <w:t>3 phút</w:t>
                  </w:r>
                </w:p>
              </w:tc>
              <w:tc>
                <w:tcPr>
                  <w:tcW w:w="1969" w:type="dxa"/>
                  <w:vAlign w:val="center"/>
                </w:tcPr>
                <w:p w14:paraId="0438C52C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</w:p>
              </w:tc>
            </w:tr>
            <w:tr w:rsidR="00A0030C" w:rsidRPr="002C380C" w14:paraId="24DD4AEC" w14:textId="77777777" w:rsidTr="00AB79C6">
              <w:tc>
                <w:tcPr>
                  <w:tcW w:w="1701" w:type="dxa"/>
                  <w:vAlign w:val="center"/>
                </w:tcPr>
                <w:p w14:paraId="0354CBE5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szCs w:val="28"/>
                    </w:rPr>
                    <w:t>4 phút</w:t>
                  </w:r>
                </w:p>
              </w:tc>
              <w:tc>
                <w:tcPr>
                  <w:tcW w:w="1969" w:type="dxa"/>
                  <w:vAlign w:val="center"/>
                </w:tcPr>
                <w:p w14:paraId="671ED4F9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</w:p>
              </w:tc>
            </w:tr>
            <w:tr w:rsidR="00A0030C" w:rsidRPr="002C380C" w14:paraId="3D9F2CFA" w14:textId="77777777" w:rsidTr="00AB79C6">
              <w:tc>
                <w:tcPr>
                  <w:tcW w:w="1701" w:type="dxa"/>
                  <w:vAlign w:val="center"/>
                </w:tcPr>
                <w:p w14:paraId="589010E1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  <w:r w:rsidRPr="002C380C">
                    <w:rPr>
                      <w:rFonts w:asciiTheme="majorHAnsi" w:hAnsiTheme="majorHAnsi"/>
                      <w:szCs w:val="28"/>
                    </w:rPr>
                    <w:t>5 phút</w:t>
                  </w:r>
                </w:p>
              </w:tc>
              <w:tc>
                <w:tcPr>
                  <w:tcW w:w="1969" w:type="dxa"/>
                  <w:vAlign w:val="center"/>
                </w:tcPr>
                <w:p w14:paraId="29E47D14" w14:textId="77777777" w:rsidR="00A0030C" w:rsidRPr="002C380C" w:rsidRDefault="00A0030C" w:rsidP="00A0030C">
                  <w:pPr>
                    <w:pStyle w:val="ListParagraph"/>
                    <w:ind w:left="0" w:right="-149"/>
                    <w:jc w:val="center"/>
                    <w:rPr>
                      <w:rFonts w:asciiTheme="majorHAnsi" w:hAnsiTheme="majorHAnsi"/>
                      <w:szCs w:val="28"/>
                    </w:rPr>
                  </w:pPr>
                </w:p>
              </w:tc>
            </w:tr>
          </w:tbl>
          <w:p w14:paraId="6EF57954" w14:textId="77777777" w:rsidR="00A0030C" w:rsidRPr="002C380C" w:rsidRDefault="00A0030C" w:rsidP="00A0030C">
            <w:pPr>
              <w:ind w:right="-149"/>
              <w:rPr>
                <w:rFonts w:asciiTheme="majorHAnsi" w:hAnsiTheme="majorHAnsi"/>
                <w:szCs w:val="28"/>
              </w:rPr>
            </w:pPr>
          </w:p>
        </w:tc>
        <w:tc>
          <w:tcPr>
            <w:tcW w:w="4981" w:type="dxa"/>
          </w:tcPr>
          <w:p w14:paraId="482D65A3" w14:textId="1230267B" w:rsidR="00A0030C" w:rsidRPr="002C380C" w:rsidRDefault="00A0030C" w:rsidP="00AB79C6">
            <w:pPr>
              <w:pStyle w:val="ListParagraph"/>
              <w:numPr>
                <w:ilvl w:val="0"/>
                <w:numId w:val="31"/>
              </w:numPr>
              <w:rPr>
                <w:rFonts w:asciiTheme="majorHAnsi" w:hAnsiTheme="majorHAnsi"/>
                <w:szCs w:val="28"/>
              </w:rPr>
            </w:pPr>
            <w:r w:rsidRPr="002C380C">
              <w:rPr>
                <w:rFonts w:asciiTheme="majorHAnsi" w:hAnsiTheme="majorHAnsi"/>
                <w:szCs w:val="28"/>
              </w:rPr>
              <w:t>Nhận xét nhiệt độ của nước khi xảy ra sự sôi.</w:t>
            </w:r>
          </w:p>
          <w:p w14:paraId="5C40ED03" w14:textId="344D7F26" w:rsidR="00AB79C6" w:rsidRPr="002C380C" w:rsidRDefault="00AB79C6" w:rsidP="00D778FD">
            <w:pPr>
              <w:pStyle w:val="ListParagraph"/>
              <w:spacing w:before="240" w:line="360" w:lineRule="auto"/>
              <w:rPr>
                <w:rFonts w:asciiTheme="majorHAnsi" w:hAnsiTheme="majorHAnsi"/>
                <w:szCs w:val="28"/>
              </w:rPr>
            </w:pPr>
            <w:r w:rsidRPr="002C380C">
              <w:rPr>
                <w:rFonts w:asciiTheme="majorHAnsi" w:hAnsiTheme="majorHAnsi"/>
                <w:szCs w:val="28"/>
              </w:rPr>
              <w:t>……………………………………………………….</w:t>
            </w:r>
          </w:p>
          <w:p w14:paraId="19552196" w14:textId="77777777" w:rsidR="00AB79C6" w:rsidRPr="002C380C" w:rsidRDefault="00AB79C6" w:rsidP="00D778FD">
            <w:pPr>
              <w:pStyle w:val="ListParagraph"/>
              <w:spacing w:line="360" w:lineRule="auto"/>
              <w:rPr>
                <w:rFonts w:asciiTheme="majorHAnsi" w:hAnsiTheme="majorHAnsi"/>
                <w:szCs w:val="28"/>
              </w:rPr>
            </w:pPr>
            <w:r w:rsidRPr="002C380C">
              <w:rPr>
                <w:rFonts w:asciiTheme="majorHAnsi" w:hAnsiTheme="majorHAnsi"/>
                <w:szCs w:val="28"/>
              </w:rPr>
              <w:t>……………………………………………………….</w:t>
            </w:r>
          </w:p>
          <w:p w14:paraId="71F6360E" w14:textId="77777777" w:rsidR="00AB79C6" w:rsidRPr="002C380C" w:rsidRDefault="00AB79C6" w:rsidP="00D778FD">
            <w:pPr>
              <w:pStyle w:val="ListParagraph"/>
              <w:spacing w:line="360" w:lineRule="auto"/>
              <w:rPr>
                <w:rFonts w:asciiTheme="majorHAnsi" w:hAnsiTheme="majorHAnsi"/>
                <w:szCs w:val="28"/>
              </w:rPr>
            </w:pPr>
            <w:r w:rsidRPr="002C380C">
              <w:rPr>
                <w:rFonts w:asciiTheme="majorHAnsi" w:hAnsiTheme="majorHAnsi"/>
                <w:szCs w:val="28"/>
              </w:rPr>
              <w:t>……………………………………………………….</w:t>
            </w:r>
          </w:p>
          <w:p w14:paraId="0D84AAA1" w14:textId="300D3421" w:rsidR="00AB79C6" w:rsidRPr="002C380C" w:rsidRDefault="00AB79C6" w:rsidP="00D778FD">
            <w:pPr>
              <w:pStyle w:val="ListParagraph"/>
              <w:spacing w:line="360" w:lineRule="auto"/>
              <w:rPr>
                <w:rFonts w:asciiTheme="majorHAnsi" w:hAnsiTheme="majorHAnsi"/>
                <w:szCs w:val="28"/>
              </w:rPr>
            </w:pPr>
            <w:r w:rsidRPr="002C380C">
              <w:rPr>
                <w:rFonts w:asciiTheme="majorHAnsi" w:hAnsiTheme="majorHAnsi"/>
                <w:szCs w:val="28"/>
              </w:rPr>
              <w:t>……………………………………………………….</w:t>
            </w:r>
          </w:p>
          <w:p w14:paraId="5659D9CC" w14:textId="77777777" w:rsidR="002D203B" w:rsidRPr="002C380C" w:rsidRDefault="002D203B" w:rsidP="002D203B">
            <w:pPr>
              <w:pStyle w:val="ListParagraph"/>
              <w:rPr>
                <w:rFonts w:asciiTheme="majorHAnsi" w:hAnsiTheme="majorHAnsi"/>
                <w:szCs w:val="28"/>
              </w:rPr>
            </w:pPr>
            <w:r w:rsidRPr="002C380C">
              <w:rPr>
                <w:rFonts w:asciiTheme="majorHAnsi" w:hAnsiTheme="majorHAnsi"/>
                <w:szCs w:val="28"/>
              </w:rPr>
              <w:t>……………………………………………………….</w:t>
            </w:r>
          </w:p>
          <w:p w14:paraId="059593F5" w14:textId="77777777" w:rsidR="002D203B" w:rsidRPr="002C380C" w:rsidRDefault="002D203B" w:rsidP="00D778FD">
            <w:pPr>
              <w:pStyle w:val="ListParagraph"/>
              <w:spacing w:line="360" w:lineRule="auto"/>
              <w:rPr>
                <w:rFonts w:asciiTheme="majorHAnsi" w:hAnsiTheme="majorHAnsi"/>
                <w:szCs w:val="28"/>
              </w:rPr>
            </w:pPr>
          </w:p>
          <w:p w14:paraId="1C13947F" w14:textId="77777777" w:rsidR="00AB79C6" w:rsidRPr="002C380C" w:rsidRDefault="00AB79C6" w:rsidP="00AB79C6">
            <w:pPr>
              <w:pStyle w:val="ListParagraph"/>
              <w:rPr>
                <w:rFonts w:asciiTheme="majorHAnsi" w:hAnsiTheme="majorHAnsi"/>
                <w:szCs w:val="28"/>
              </w:rPr>
            </w:pPr>
          </w:p>
          <w:p w14:paraId="5A3C81FA" w14:textId="77777777" w:rsidR="00A0030C" w:rsidRPr="002C380C" w:rsidRDefault="00A0030C" w:rsidP="00A0030C">
            <w:pPr>
              <w:ind w:right="-149"/>
              <w:rPr>
                <w:rFonts w:asciiTheme="majorHAnsi" w:hAnsiTheme="majorHAnsi"/>
                <w:szCs w:val="28"/>
              </w:rPr>
            </w:pPr>
          </w:p>
        </w:tc>
      </w:tr>
    </w:tbl>
    <w:p w14:paraId="50D12290" w14:textId="6A2DAAF0" w:rsidR="00A62DC2" w:rsidRPr="002C380C" w:rsidRDefault="003C5E51" w:rsidP="003C5E51">
      <w:pPr>
        <w:rPr>
          <w:rStyle w:val="Heading1Char"/>
        </w:rPr>
      </w:pPr>
      <w:r w:rsidRPr="002C380C">
        <w:rPr>
          <w:noProof/>
        </w:rPr>
        <w:lastRenderedPageBreak/>
        <w:drawing>
          <wp:inline distT="0" distB="0" distL="0" distR="0" wp14:anchorId="6948565C" wp14:editId="6821F98D">
            <wp:extent cx="6332220" cy="133477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33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32ED" w:rsidRPr="002C380C">
        <w:rPr>
          <w:rStyle w:val="Heading1Char"/>
        </w:rPr>
        <w:t xml:space="preserve">Phiếu số </w:t>
      </w:r>
      <w:r w:rsidRPr="002C380C">
        <w:rPr>
          <w:rStyle w:val="Heading1Char"/>
        </w:rPr>
        <w:t>6</w:t>
      </w:r>
      <w:r w:rsidR="006E0F3D" w:rsidRPr="002C380C">
        <w:rPr>
          <w:rStyle w:val="Heading1Char"/>
        </w:rPr>
        <w:t xml:space="preserve">: </w:t>
      </w:r>
      <w:r w:rsidR="00A62DC2" w:rsidRPr="002C380C">
        <w:rPr>
          <w:rStyle w:val="Heading1Char"/>
        </w:rPr>
        <w:t>Luyện tập</w:t>
      </w:r>
    </w:p>
    <w:p w14:paraId="0227DA97" w14:textId="77777777" w:rsidR="00A62DC2" w:rsidRPr="002C380C" w:rsidRDefault="00A62DC2" w:rsidP="00A62DC2">
      <w:pPr>
        <w:jc w:val="center"/>
        <w:rPr>
          <w:color w:val="595959" w:themeColor="text1" w:themeTint="A6"/>
        </w:rPr>
      </w:pPr>
      <w:r w:rsidRPr="002C380C">
        <w:rPr>
          <w:color w:val="595959" w:themeColor="text1" w:themeTint="A6"/>
        </w:rPr>
        <w:t>Họ và tên:                                                                          | Lớp:</w:t>
      </w:r>
    </w:p>
    <w:p w14:paraId="26FE00FB" w14:textId="06A78E95" w:rsidR="007E7642" w:rsidRPr="002C380C" w:rsidRDefault="007E7642" w:rsidP="0059213C">
      <w:pPr>
        <w:rPr>
          <w:rFonts w:asciiTheme="majorHAnsi" w:hAnsiTheme="majorHAnsi"/>
          <w:szCs w:val="28"/>
        </w:rPr>
      </w:pPr>
      <w:r w:rsidRPr="002C380C">
        <w:rPr>
          <w:noProof/>
        </w:rPr>
        <w:drawing>
          <wp:inline distT="0" distB="0" distL="0" distR="0" wp14:anchorId="5C94E584" wp14:editId="5735E2E7">
            <wp:extent cx="360000" cy="364000"/>
            <wp:effectExtent l="0" t="0" r="2540" b="0"/>
            <wp:docPr id="38" name="Picture 38" descr="ii-mission-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i-mission-icon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5" t="5495" r="5495" b="5186"/>
                    <a:stretch/>
                  </pic:blipFill>
                  <pic:spPr bwMode="auto">
                    <a:xfrm>
                      <a:off x="0" y="0"/>
                      <a:ext cx="360000" cy="36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27EA" w:rsidRPr="002C380C">
        <w:rPr>
          <w:rFonts w:asciiTheme="majorHAnsi" w:hAnsiTheme="majorHAnsi"/>
          <w:szCs w:val="28"/>
        </w:rPr>
        <w:t>Trả lời các câu hỏi sau:</w:t>
      </w:r>
    </w:p>
    <w:p w14:paraId="465A4341" w14:textId="35F9CEB4" w:rsidR="00626644" w:rsidRPr="002C380C" w:rsidRDefault="00626644" w:rsidP="00626644">
      <w:pPr>
        <w:spacing w:before="0" w:after="0" w:line="276" w:lineRule="auto"/>
        <w:rPr>
          <w:szCs w:val="26"/>
        </w:rPr>
      </w:pPr>
      <w:r w:rsidRPr="002C380C">
        <w:rPr>
          <w:b/>
          <w:bCs/>
          <w:szCs w:val="26"/>
        </w:rPr>
        <w:t>1</w:t>
      </w:r>
      <w:r w:rsidRPr="002C380C">
        <w:rPr>
          <w:szCs w:val="26"/>
        </w:rPr>
        <w:t xml:space="preserve">. Hoàn thành thông tin về các thể và tích dấu </w:t>
      </w:r>
      <w:r w:rsidRPr="002C380C">
        <w:sym w:font="Wingdings" w:char="F0FC"/>
      </w:r>
      <w:r w:rsidRPr="002C380C">
        <w:rPr>
          <w:szCs w:val="26"/>
        </w:rPr>
        <w:t xml:space="preserve"> vào các đặc điểm của các vật thể theo mẫu bảng sau:</w:t>
      </w:r>
    </w:p>
    <w:tbl>
      <w:tblPr>
        <w:tblStyle w:val="TableGrid"/>
        <w:tblW w:w="8928" w:type="dxa"/>
        <w:jc w:val="center"/>
        <w:tblLook w:val="04A0" w:firstRow="1" w:lastRow="0" w:firstColumn="1" w:lastColumn="0" w:noHBand="0" w:noVBand="1"/>
      </w:tblPr>
      <w:tblGrid>
        <w:gridCol w:w="1838"/>
        <w:gridCol w:w="785"/>
        <w:gridCol w:w="1164"/>
        <w:gridCol w:w="1326"/>
        <w:gridCol w:w="1289"/>
        <w:gridCol w:w="1266"/>
        <w:gridCol w:w="1260"/>
      </w:tblGrid>
      <w:tr w:rsidR="00626644" w:rsidRPr="002C380C" w14:paraId="77FB8601" w14:textId="77777777" w:rsidTr="00086DF0">
        <w:trPr>
          <w:jc w:val="center"/>
        </w:trPr>
        <w:tc>
          <w:tcPr>
            <w:tcW w:w="1838" w:type="dxa"/>
            <w:vMerge w:val="restart"/>
            <w:vAlign w:val="center"/>
          </w:tcPr>
          <w:p w14:paraId="0FD2DD86" w14:textId="77777777" w:rsidR="00626644" w:rsidRPr="002C380C" w:rsidRDefault="00626644" w:rsidP="00086DF0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Vật thể</w:t>
            </w:r>
          </w:p>
        </w:tc>
        <w:tc>
          <w:tcPr>
            <w:tcW w:w="785" w:type="dxa"/>
            <w:vMerge w:val="restart"/>
            <w:vAlign w:val="center"/>
          </w:tcPr>
          <w:p w14:paraId="2789070B" w14:textId="77777777" w:rsidR="00626644" w:rsidRPr="002C380C" w:rsidRDefault="00626644" w:rsidP="00086DF0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Thể</w:t>
            </w:r>
          </w:p>
        </w:tc>
        <w:tc>
          <w:tcPr>
            <w:tcW w:w="2490" w:type="dxa"/>
            <w:gridSpan w:val="2"/>
            <w:vAlign w:val="center"/>
          </w:tcPr>
          <w:p w14:paraId="4EDFEEA9" w14:textId="77777777" w:rsidR="00626644" w:rsidRPr="002C380C" w:rsidRDefault="00626644" w:rsidP="00086DF0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Hình dạng</w:t>
            </w:r>
          </w:p>
        </w:tc>
        <w:tc>
          <w:tcPr>
            <w:tcW w:w="3815" w:type="dxa"/>
            <w:gridSpan w:val="3"/>
            <w:vAlign w:val="center"/>
          </w:tcPr>
          <w:p w14:paraId="7FD3B609" w14:textId="77777777" w:rsidR="00626644" w:rsidRPr="002C380C" w:rsidRDefault="00626644" w:rsidP="00086DF0">
            <w:pPr>
              <w:spacing w:line="276" w:lineRule="auto"/>
              <w:jc w:val="center"/>
              <w:rPr>
                <w:b/>
                <w:bCs/>
                <w:szCs w:val="26"/>
              </w:rPr>
            </w:pPr>
            <w:r w:rsidRPr="002C380C">
              <w:rPr>
                <w:b/>
                <w:bCs/>
                <w:szCs w:val="26"/>
              </w:rPr>
              <w:t>Khả năng bị nén</w:t>
            </w:r>
          </w:p>
        </w:tc>
      </w:tr>
      <w:tr w:rsidR="00626644" w:rsidRPr="002C380C" w14:paraId="7C9D713F" w14:textId="77777777" w:rsidTr="00086DF0">
        <w:trPr>
          <w:jc w:val="center"/>
        </w:trPr>
        <w:tc>
          <w:tcPr>
            <w:tcW w:w="1838" w:type="dxa"/>
            <w:vMerge/>
            <w:vAlign w:val="center"/>
          </w:tcPr>
          <w:p w14:paraId="0750D59E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785" w:type="dxa"/>
            <w:vMerge/>
            <w:vAlign w:val="center"/>
          </w:tcPr>
          <w:p w14:paraId="431FCE9D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164" w:type="dxa"/>
            <w:vAlign w:val="center"/>
          </w:tcPr>
          <w:p w14:paraId="36462A10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Xác định</w:t>
            </w:r>
          </w:p>
        </w:tc>
        <w:tc>
          <w:tcPr>
            <w:tcW w:w="1326" w:type="dxa"/>
            <w:vAlign w:val="center"/>
          </w:tcPr>
          <w:p w14:paraId="3CC87729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Không xác định</w:t>
            </w:r>
          </w:p>
        </w:tc>
        <w:tc>
          <w:tcPr>
            <w:tcW w:w="1289" w:type="dxa"/>
            <w:vAlign w:val="center"/>
          </w:tcPr>
          <w:p w14:paraId="71904771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Dễ bị nén</w:t>
            </w:r>
          </w:p>
        </w:tc>
        <w:tc>
          <w:tcPr>
            <w:tcW w:w="1266" w:type="dxa"/>
            <w:vAlign w:val="center"/>
          </w:tcPr>
          <w:p w14:paraId="4711BB4D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Khó bị nén</w:t>
            </w:r>
          </w:p>
        </w:tc>
        <w:tc>
          <w:tcPr>
            <w:tcW w:w="1260" w:type="dxa"/>
            <w:vAlign w:val="center"/>
          </w:tcPr>
          <w:p w14:paraId="0E4B5F8E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Rất khó bị nén</w:t>
            </w:r>
          </w:p>
        </w:tc>
      </w:tr>
      <w:tr w:rsidR="00626644" w:rsidRPr="002C380C" w14:paraId="280BCD37" w14:textId="77777777" w:rsidTr="00086DF0">
        <w:trPr>
          <w:trHeight w:val="567"/>
          <w:jc w:val="center"/>
        </w:trPr>
        <w:tc>
          <w:tcPr>
            <w:tcW w:w="1838" w:type="dxa"/>
            <w:vAlign w:val="center"/>
          </w:tcPr>
          <w:p w14:paraId="3F0E7399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Muối ăn</w:t>
            </w:r>
          </w:p>
        </w:tc>
        <w:tc>
          <w:tcPr>
            <w:tcW w:w="785" w:type="dxa"/>
            <w:vAlign w:val="center"/>
          </w:tcPr>
          <w:p w14:paraId="28759C36" w14:textId="5533FFF1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164" w:type="dxa"/>
            <w:vAlign w:val="center"/>
          </w:tcPr>
          <w:p w14:paraId="42F67F1C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326" w:type="dxa"/>
            <w:vAlign w:val="center"/>
          </w:tcPr>
          <w:p w14:paraId="0577378E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89" w:type="dxa"/>
            <w:vAlign w:val="center"/>
          </w:tcPr>
          <w:p w14:paraId="499B0905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66" w:type="dxa"/>
            <w:vAlign w:val="center"/>
          </w:tcPr>
          <w:p w14:paraId="5BB5D4C3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60" w:type="dxa"/>
            <w:vAlign w:val="center"/>
          </w:tcPr>
          <w:p w14:paraId="69B035C6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</w:tr>
      <w:tr w:rsidR="00626644" w:rsidRPr="002C380C" w14:paraId="236DEB07" w14:textId="77777777" w:rsidTr="00086DF0">
        <w:trPr>
          <w:trHeight w:val="567"/>
          <w:jc w:val="center"/>
        </w:trPr>
        <w:tc>
          <w:tcPr>
            <w:tcW w:w="1838" w:type="dxa"/>
            <w:vAlign w:val="center"/>
          </w:tcPr>
          <w:p w14:paraId="67CC7A1D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Không khí</w:t>
            </w:r>
          </w:p>
        </w:tc>
        <w:tc>
          <w:tcPr>
            <w:tcW w:w="785" w:type="dxa"/>
            <w:vAlign w:val="center"/>
          </w:tcPr>
          <w:p w14:paraId="2A75A126" w14:textId="46EEA4A8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164" w:type="dxa"/>
            <w:vAlign w:val="center"/>
          </w:tcPr>
          <w:p w14:paraId="7DB3F6E2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326" w:type="dxa"/>
            <w:vAlign w:val="center"/>
          </w:tcPr>
          <w:p w14:paraId="7C133243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89" w:type="dxa"/>
            <w:vAlign w:val="center"/>
          </w:tcPr>
          <w:p w14:paraId="077C1F6B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66" w:type="dxa"/>
            <w:vAlign w:val="center"/>
          </w:tcPr>
          <w:p w14:paraId="3FCDEEB7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60" w:type="dxa"/>
            <w:vAlign w:val="center"/>
          </w:tcPr>
          <w:p w14:paraId="5A4BA7B7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</w:tr>
      <w:tr w:rsidR="00626644" w:rsidRPr="002C380C" w14:paraId="4ED631D9" w14:textId="77777777" w:rsidTr="00086DF0">
        <w:trPr>
          <w:trHeight w:val="567"/>
          <w:jc w:val="center"/>
        </w:trPr>
        <w:tc>
          <w:tcPr>
            <w:tcW w:w="1838" w:type="dxa"/>
            <w:vAlign w:val="center"/>
          </w:tcPr>
          <w:p w14:paraId="4ADE3353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  <w:r w:rsidRPr="002C380C">
              <w:rPr>
                <w:szCs w:val="26"/>
              </w:rPr>
              <w:t>Nước khoáng</w:t>
            </w:r>
          </w:p>
        </w:tc>
        <w:tc>
          <w:tcPr>
            <w:tcW w:w="785" w:type="dxa"/>
            <w:vAlign w:val="center"/>
          </w:tcPr>
          <w:p w14:paraId="4963D171" w14:textId="4C2F8E48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164" w:type="dxa"/>
            <w:vAlign w:val="center"/>
          </w:tcPr>
          <w:p w14:paraId="1566B12C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326" w:type="dxa"/>
            <w:vAlign w:val="center"/>
          </w:tcPr>
          <w:p w14:paraId="1FA7A5A6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89" w:type="dxa"/>
            <w:vAlign w:val="center"/>
          </w:tcPr>
          <w:p w14:paraId="7D8AA1C6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66" w:type="dxa"/>
            <w:vAlign w:val="center"/>
          </w:tcPr>
          <w:p w14:paraId="4A6D2C47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  <w:tc>
          <w:tcPr>
            <w:tcW w:w="1260" w:type="dxa"/>
            <w:vAlign w:val="center"/>
          </w:tcPr>
          <w:p w14:paraId="594889AA" w14:textId="77777777" w:rsidR="00626644" w:rsidRPr="002C380C" w:rsidRDefault="00626644" w:rsidP="00086DF0">
            <w:pPr>
              <w:spacing w:line="276" w:lineRule="auto"/>
              <w:jc w:val="center"/>
              <w:rPr>
                <w:szCs w:val="26"/>
              </w:rPr>
            </w:pPr>
          </w:p>
        </w:tc>
      </w:tr>
    </w:tbl>
    <w:p w14:paraId="1CC3CE44" w14:textId="1B0B900F" w:rsidR="00C332A5" w:rsidRPr="002C380C" w:rsidRDefault="00C332A5" w:rsidP="00C332A5">
      <w:pPr>
        <w:spacing w:before="0" w:after="0" w:line="276" w:lineRule="auto"/>
        <w:rPr>
          <w:szCs w:val="26"/>
        </w:rPr>
      </w:pPr>
      <w:r w:rsidRPr="002C380C">
        <w:rPr>
          <w:b/>
          <w:bCs/>
          <w:szCs w:val="26"/>
        </w:rPr>
        <w:t>2.</w:t>
      </w:r>
      <w:r w:rsidRPr="002C380C">
        <w:rPr>
          <w:szCs w:val="26"/>
        </w:rPr>
        <w:t xml:space="preserve"> Tại sao khi hà hơi vào mặt gương thì mặt gương bị mờ đi, sau một thời gian, mặt gương lại sáng trở lại?</w:t>
      </w:r>
    </w:p>
    <w:p w14:paraId="25A25F53" w14:textId="7EF9261B" w:rsidR="00C332A5" w:rsidRPr="002C380C" w:rsidRDefault="00C332A5" w:rsidP="00C332A5">
      <w:pPr>
        <w:tabs>
          <w:tab w:val="left" w:leader="dot" w:pos="9923"/>
        </w:tabs>
        <w:spacing w:before="240" w:after="0" w:line="360" w:lineRule="auto"/>
        <w:rPr>
          <w:szCs w:val="26"/>
        </w:rPr>
      </w:pPr>
      <w:r w:rsidRPr="002C380C">
        <w:rPr>
          <w:szCs w:val="26"/>
        </w:rPr>
        <w:tab/>
      </w:r>
    </w:p>
    <w:p w14:paraId="3737E3E7" w14:textId="003169AC" w:rsidR="00C332A5" w:rsidRPr="002C380C" w:rsidRDefault="00C332A5" w:rsidP="00C332A5">
      <w:pPr>
        <w:tabs>
          <w:tab w:val="left" w:leader="dot" w:pos="9923"/>
        </w:tabs>
        <w:spacing w:before="0" w:after="0" w:line="360" w:lineRule="auto"/>
        <w:rPr>
          <w:szCs w:val="26"/>
        </w:rPr>
      </w:pPr>
      <w:r w:rsidRPr="002C380C">
        <w:rPr>
          <w:szCs w:val="26"/>
        </w:rPr>
        <w:tab/>
      </w:r>
    </w:p>
    <w:p w14:paraId="02AF9A78" w14:textId="4228B033" w:rsidR="00C332A5" w:rsidRPr="002C380C" w:rsidRDefault="00C332A5" w:rsidP="00C332A5">
      <w:pPr>
        <w:tabs>
          <w:tab w:val="left" w:leader="dot" w:pos="9923"/>
        </w:tabs>
        <w:spacing w:before="0" w:after="0" w:line="360" w:lineRule="auto"/>
        <w:rPr>
          <w:szCs w:val="26"/>
        </w:rPr>
      </w:pPr>
      <w:r w:rsidRPr="002C380C">
        <w:rPr>
          <w:szCs w:val="26"/>
        </w:rPr>
        <w:tab/>
      </w:r>
    </w:p>
    <w:p w14:paraId="2DFC5BA3" w14:textId="45543E27" w:rsidR="00197313" w:rsidRPr="002C380C" w:rsidRDefault="00197313" w:rsidP="00C332A5">
      <w:pPr>
        <w:tabs>
          <w:tab w:val="left" w:leader="dot" w:pos="9923"/>
        </w:tabs>
        <w:spacing w:before="0" w:after="0" w:line="360" w:lineRule="auto"/>
        <w:rPr>
          <w:szCs w:val="26"/>
        </w:rPr>
      </w:pPr>
      <w:r w:rsidRPr="002C380C">
        <w:rPr>
          <w:szCs w:val="26"/>
        </w:rPr>
        <w:tab/>
      </w:r>
    </w:p>
    <w:p w14:paraId="1ECCD9A7" w14:textId="44CC5A44" w:rsidR="00C332A5" w:rsidRPr="002C380C" w:rsidRDefault="00C332A5" w:rsidP="00C332A5">
      <w:pPr>
        <w:spacing w:before="0" w:after="0" w:line="276" w:lineRule="auto"/>
        <w:rPr>
          <w:szCs w:val="26"/>
        </w:rPr>
      </w:pPr>
      <w:r w:rsidRPr="002C380C">
        <w:rPr>
          <w:b/>
          <w:bCs/>
          <w:szCs w:val="26"/>
        </w:rPr>
        <w:t>3.</w:t>
      </w:r>
      <w:r w:rsidRPr="002C380C">
        <w:rPr>
          <w:szCs w:val="26"/>
        </w:rPr>
        <w:t xml:space="preserve"> Tại sao với các chai đựng dầu, xăng, rượu, nước hoa …. người ta khuyên đậy nắp sau khi sử dụng?</w:t>
      </w:r>
    </w:p>
    <w:p w14:paraId="4F017630" w14:textId="77777777" w:rsidR="00C332A5" w:rsidRPr="002C380C" w:rsidRDefault="00C332A5" w:rsidP="00C332A5">
      <w:pPr>
        <w:tabs>
          <w:tab w:val="left" w:leader="dot" w:pos="9923"/>
        </w:tabs>
        <w:spacing w:before="240" w:after="0" w:line="360" w:lineRule="auto"/>
        <w:rPr>
          <w:szCs w:val="26"/>
        </w:rPr>
      </w:pPr>
      <w:r w:rsidRPr="002C380C">
        <w:rPr>
          <w:szCs w:val="26"/>
        </w:rPr>
        <w:tab/>
      </w:r>
    </w:p>
    <w:p w14:paraId="061FEA65" w14:textId="77777777" w:rsidR="00C332A5" w:rsidRPr="002C380C" w:rsidRDefault="00C332A5" w:rsidP="00C332A5">
      <w:pPr>
        <w:tabs>
          <w:tab w:val="left" w:leader="dot" w:pos="9923"/>
        </w:tabs>
        <w:spacing w:before="0" w:after="0" w:line="360" w:lineRule="auto"/>
        <w:rPr>
          <w:szCs w:val="26"/>
        </w:rPr>
      </w:pPr>
      <w:r w:rsidRPr="002C380C">
        <w:rPr>
          <w:szCs w:val="26"/>
        </w:rPr>
        <w:tab/>
      </w:r>
    </w:p>
    <w:p w14:paraId="1BCC19B6" w14:textId="158CE48E" w:rsidR="007B36AC" w:rsidRPr="002C380C" w:rsidRDefault="00C332A5" w:rsidP="00197313">
      <w:pPr>
        <w:tabs>
          <w:tab w:val="left" w:leader="dot" w:pos="9923"/>
        </w:tabs>
        <w:spacing w:before="0" w:after="0" w:line="360" w:lineRule="auto"/>
        <w:rPr>
          <w:szCs w:val="26"/>
        </w:rPr>
      </w:pPr>
      <w:r w:rsidRPr="002C380C">
        <w:rPr>
          <w:szCs w:val="26"/>
        </w:rPr>
        <w:tab/>
      </w:r>
    </w:p>
    <w:p w14:paraId="458B454A" w14:textId="5273DE6C" w:rsidR="00197313" w:rsidRPr="002C380C" w:rsidRDefault="00197313" w:rsidP="00197313">
      <w:pPr>
        <w:tabs>
          <w:tab w:val="left" w:leader="dot" w:pos="9923"/>
        </w:tabs>
        <w:spacing w:before="0" w:after="0" w:line="360" w:lineRule="auto"/>
        <w:rPr>
          <w:szCs w:val="26"/>
        </w:rPr>
      </w:pPr>
      <w:r w:rsidRPr="002C380C">
        <w:rPr>
          <w:szCs w:val="26"/>
        </w:rPr>
        <w:tab/>
      </w:r>
    </w:p>
    <w:sectPr w:rsidR="00197313" w:rsidRPr="002C380C" w:rsidSect="006B76DF">
      <w:footerReference w:type="default" r:id="rId14"/>
      <w:pgSz w:w="12240" w:h="15840"/>
      <w:pgMar w:top="1134" w:right="1134" w:bottom="1134" w:left="1134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F53051" w14:textId="77777777" w:rsidR="00E95F43" w:rsidRDefault="00E95F43" w:rsidP="00C6554A">
      <w:pPr>
        <w:spacing w:before="0" w:after="0" w:line="240" w:lineRule="auto"/>
      </w:pPr>
      <w:r>
        <w:separator/>
      </w:r>
    </w:p>
  </w:endnote>
  <w:endnote w:type="continuationSeparator" w:id="0">
    <w:p w14:paraId="7C674C84" w14:textId="77777777" w:rsidR="00E95F43" w:rsidRDefault="00E95F43" w:rsidP="00C6554A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BCCBD1" w14:textId="77777777" w:rsidR="00AB79C6" w:rsidRDefault="00AB79C6">
    <w:pPr>
      <w:pStyle w:val="Footer"/>
    </w:pPr>
    <w:r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C8A664" w14:textId="77777777" w:rsidR="00E95F43" w:rsidRDefault="00E95F43" w:rsidP="00C6554A">
      <w:pPr>
        <w:spacing w:before="0" w:after="0" w:line="240" w:lineRule="auto"/>
      </w:pPr>
      <w:r>
        <w:separator/>
      </w:r>
    </w:p>
  </w:footnote>
  <w:footnote w:type="continuationSeparator" w:id="0">
    <w:p w14:paraId="6E5CA829" w14:textId="77777777" w:rsidR="00E95F43" w:rsidRDefault="00E95F43" w:rsidP="00C6554A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61E6224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DADA94F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A0E4E5B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B4188A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1E0C080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B9E193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3A06938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3C8D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87E3E7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AA6FCB4"/>
    <w:lvl w:ilvl="0">
      <w:start w:val="1"/>
      <w:numFmt w:val="bullet"/>
      <w:pStyle w:val="ListBullet"/>
      <w:lvlText w:val="−"/>
      <w:lvlJc w:val="left"/>
      <w:pPr>
        <w:ind w:left="720" w:hanging="360"/>
      </w:pPr>
      <w:rPr>
        <w:rFonts w:ascii="Century Gothic" w:hAnsi="Century Gothic" w:hint="default"/>
        <w:color w:val="0D0D0D" w:themeColor="text1" w:themeTint="F2"/>
      </w:rPr>
    </w:lvl>
  </w:abstractNum>
  <w:abstractNum w:abstractNumId="10" w15:restartNumberingAfterBreak="0">
    <w:nsid w:val="006E1B0C"/>
    <w:multiLevelType w:val="hybridMultilevel"/>
    <w:tmpl w:val="64EE978C"/>
    <w:lvl w:ilvl="0" w:tplc="736C5682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122BF4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09872F8D"/>
    <w:multiLevelType w:val="hybridMultilevel"/>
    <w:tmpl w:val="E77E5DBC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0D3A15F5"/>
    <w:multiLevelType w:val="hybridMultilevel"/>
    <w:tmpl w:val="0D6E9FE0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0D483622"/>
    <w:multiLevelType w:val="multilevel"/>
    <w:tmpl w:val="04090023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5" w15:restartNumberingAfterBreak="0">
    <w:nsid w:val="1B52566F"/>
    <w:multiLevelType w:val="hybridMultilevel"/>
    <w:tmpl w:val="2E3E8274"/>
    <w:lvl w:ilvl="0" w:tplc="A218DC4E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6" w15:restartNumberingAfterBreak="0">
    <w:nsid w:val="22DC7D26"/>
    <w:multiLevelType w:val="hybridMultilevel"/>
    <w:tmpl w:val="1166E18C"/>
    <w:lvl w:ilvl="0" w:tplc="795E72D6">
      <w:numFmt w:val="bullet"/>
      <w:lvlText w:val="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6ED1880"/>
    <w:multiLevelType w:val="hybridMultilevel"/>
    <w:tmpl w:val="9860FF56"/>
    <w:lvl w:ilvl="0" w:tplc="263AF284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279A7E64"/>
    <w:multiLevelType w:val="hybridMultilevel"/>
    <w:tmpl w:val="4C14F75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A1D4B20"/>
    <w:multiLevelType w:val="hybridMultilevel"/>
    <w:tmpl w:val="78C460CA"/>
    <w:lvl w:ilvl="0" w:tplc="7F125A3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2B2A21A8"/>
    <w:multiLevelType w:val="hybridMultilevel"/>
    <w:tmpl w:val="CD64FC2A"/>
    <w:lvl w:ilvl="0" w:tplc="04090017">
      <w:start w:val="1"/>
      <w:numFmt w:val="lowerLetter"/>
      <w:lvlText w:val="%1)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2E152A95"/>
    <w:multiLevelType w:val="hybridMultilevel"/>
    <w:tmpl w:val="64EE978C"/>
    <w:lvl w:ilvl="0" w:tplc="736C5682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0555854"/>
    <w:multiLevelType w:val="hybridMultilevel"/>
    <w:tmpl w:val="5F34E1B6"/>
    <w:lvl w:ilvl="0" w:tplc="84B2FF5E">
      <w:start w:val="1"/>
      <w:numFmt w:val="decimal"/>
      <w:lvlText w:val="%1."/>
      <w:lvlJc w:val="left"/>
      <w:pPr>
        <w:ind w:left="899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619" w:hanging="360"/>
      </w:pPr>
    </w:lvl>
    <w:lvl w:ilvl="2" w:tplc="042A001B" w:tentative="1">
      <w:start w:val="1"/>
      <w:numFmt w:val="lowerRoman"/>
      <w:lvlText w:val="%3."/>
      <w:lvlJc w:val="right"/>
      <w:pPr>
        <w:ind w:left="2339" w:hanging="180"/>
      </w:pPr>
    </w:lvl>
    <w:lvl w:ilvl="3" w:tplc="042A000F" w:tentative="1">
      <w:start w:val="1"/>
      <w:numFmt w:val="decimal"/>
      <w:lvlText w:val="%4."/>
      <w:lvlJc w:val="left"/>
      <w:pPr>
        <w:ind w:left="3059" w:hanging="360"/>
      </w:pPr>
    </w:lvl>
    <w:lvl w:ilvl="4" w:tplc="042A0019" w:tentative="1">
      <w:start w:val="1"/>
      <w:numFmt w:val="lowerLetter"/>
      <w:lvlText w:val="%5."/>
      <w:lvlJc w:val="left"/>
      <w:pPr>
        <w:ind w:left="3779" w:hanging="360"/>
      </w:pPr>
    </w:lvl>
    <w:lvl w:ilvl="5" w:tplc="042A001B" w:tentative="1">
      <w:start w:val="1"/>
      <w:numFmt w:val="lowerRoman"/>
      <w:lvlText w:val="%6."/>
      <w:lvlJc w:val="right"/>
      <w:pPr>
        <w:ind w:left="4499" w:hanging="180"/>
      </w:pPr>
    </w:lvl>
    <w:lvl w:ilvl="6" w:tplc="042A000F" w:tentative="1">
      <w:start w:val="1"/>
      <w:numFmt w:val="decimal"/>
      <w:lvlText w:val="%7."/>
      <w:lvlJc w:val="left"/>
      <w:pPr>
        <w:ind w:left="5219" w:hanging="360"/>
      </w:pPr>
    </w:lvl>
    <w:lvl w:ilvl="7" w:tplc="042A0019" w:tentative="1">
      <w:start w:val="1"/>
      <w:numFmt w:val="lowerLetter"/>
      <w:lvlText w:val="%8."/>
      <w:lvlJc w:val="left"/>
      <w:pPr>
        <w:ind w:left="5939" w:hanging="360"/>
      </w:pPr>
    </w:lvl>
    <w:lvl w:ilvl="8" w:tplc="042A001B" w:tentative="1">
      <w:start w:val="1"/>
      <w:numFmt w:val="lowerRoman"/>
      <w:lvlText w:val="%9."/>
      <w:lvlJc w:val="right"/>
      <w:pPr>
        <w:ind w:left="6659" w:hanging="180"/>
      </w:pPr>
    </w:lvl>
  </w:abstractNum>
  <w:abstractNum w:abstractNumId="23" w15:restartNumberingAfterBreak="0">
    <w:nsid w:val="34B42B43"/>
    <w:multiLevelType w:val="hybridMultilevel"/>
    <w:tmpl w:val="9860FF56"/>
    <w:lvl w:ilvl="0" w:tplc="263AF284">
      <w:start w:val="1"/>
      <w:numFmt w:val="decimal"/>
      <w:lvlText w:val="%1."/>
      <w:lvlJc w:val="left"/>
      <w:pPr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3619245A"/>
    <w:multiLevelType w:val="hybridMultilevel"/>
    <w:tmpl w:val="D3585A4C"/>
    <w:lvl w:ilvl="0" w:tplc="F7DAEA58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3B9A52CD"/>
    <w:multiLevelType w:val="hybridMultilevel"/>
    <w:tmpl w:val="070820EC"/>
    <w:lvl w:ilvl="0" w:tplc="7AC0B8E6">
      <w:start w:val="1"/>
      <w:numFmt w:val="decimal"/>
      <w:lvlText w:val="%1."/>
      <w:lvlJc w:val="left"/>
      <w:pPr>
        <w:ind w:left="927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47164D09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67A74B1F"/>
    <w:multiLevelType w:val="hybridMultilevel"/>
    <w:tmpl w:val="75C2F27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4B75D6E"/>
    <w:multiLevelType w:val="hybridMultilevel"/>
    <w:tmpl w:val="53AA3238"/>
    <w:lvl w:ilvl="0" w:tplc="E97852A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4854BA"/>
    <w:multiLevelType w:val="hybridMultilevel"/>
    <w:tmpl w:val="798A2A1A"/>
    <w:lvl w:ilvl="0" w:tplc="8D5A2E82">
      <w:start w:val="2"/>
      <w:numFmt w:val="bullet"/>
      <w:lvlText w:val="-"/>
      <w:lvlJc w:val="left"/>
      <w:pPr>
        <w:ind w:left="900" w:hanging="360"/>
      </w:pPr>
      <w:rPr>
        <w:rFonts w:ascii="Times New Roman" w:eastAsiaTheme="minorHAns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0" w15:restartNumberingAfterBreak="0">
    <w:nsid w:val="795743B2"/>
    <w:multiLevelType w:val="hybridMultilevel"/>
    <w:tmpl w:val="A16AECE0"/>
    <w:lvl w:ilvl="0" w:tplc="316EBA2C">
      <w:start w:val="1"/>
      <w:numFmt w:val="lowerLetter"/>
      <w:lvlText w:val="%1)"/>
      <w:lvlJc w:val="left"/>
      <w:pPr>
        <w:ind w:left="12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 w15:restartNumberingAfterBreak="0">
    <w:nsid w:val="7EA676C7"/>
    <w:multiLevelType w:val="hybridMultilevel"/>
    <w:tmpl w:val="4CE2DF00"/>
    <w:lvl w:ilvl="0" w:tplc="896A2D24">
      <w:start w:val="1"/>
      <w:numFmt w:val="upperLetter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8"/>
  </w:num>
  <w:num w:numId="3">
    <w:abstractNumId w:val="8"/>
  </w:num>
  <w:num w:numId="4">
    <w:abstractNumId w:val="9"/>
  </w:num>
  <w:num w:numId="5">
    <w:abstractNumId w:val="26"/>
  </w:num>
  <w:num w:numId="6">
    <w:abstractNumId w:val="11"/>
  </w:num>
  <w:num w:numId="7">
    <w:abstractNumId w:val="14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  <w:num w:numId="16">
    <w:abstractNumId w:val="29"/>
  </w:num>
  <w:num w:numId="17">
    <w:abstractNumId w:val="22"/>
  </w:num>
  <w:num w:numId="18">
    <w:abstractNumId w:val="10"/>
  </w:num>
  <w:num w:numId="19">
    <w:abstractNumId w:val="21"/>
  </w:num>
  <w:num w:numId="20">
    <w:abstractNumId w:val="28"/>
  </w:num>
  <w:num w:numId="21">
    <w:abstractNumId w:val="25"/>
  </w:num>
  <w:num w:numId="22">
    <w:abstractNumId w:val="24"/>
  </w:num>
  <w:num w:numId="23">
    <w:abstractNumId w:val="15"/>
  </w:num>
  <w:num w:numId="24">
    <w:abstractNumId w:val="30"/>
  </w:num>
  <w:num w:numId="25">
    <w:abstractNumId w:val="20"/>
  </w:num>
  <w:num w:numId="26">
    <w:abstractNumId w:val="13"/>
  </w:num>
  <w:num w:numId="27">
    <w:abstractNumId w:val="12"/>
  </w:num>
  <w:num w:numId="28">
    <w:abstractNumId w:val="27"/>
  </w:num>
  <w:num w:numId="29">
    <w:abstractNumId w:val="31"/>
  </w:num>
  <w:num w:numId="30">
    <w:abstractNumId w:val="19"/>
  </w:num>
  <w:num w:numId="31">
    <w:abstractNumId w:val="18"/>
  </w:num>
  <w:num w:numId="32">
    <w:abstractNumId w:val="23"/>
  </w:num>
  <w:num w:numId="33">
    <w:abstractNumId w:val="17"/>
  </w:num>
  <w:num w:numId="3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grammar="clean"/>
  <w:attachedTemplate r:id="rId1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12FE"/>
    <w:rsid w:val="000120D1"/>
    <w:rsid w:val="00066D85"/>
    <w:rsid w:val="00070303"/>
    <w:rsid w:val="00075AF6"/>
    <w:rsid w:val="00083C0F"/>
    <w:rsid w:val="00086DF0"/>
    <w:rsid w:val="00087CD2"/>
    <w:rsid w:val="00092A59"/>
    <w:rsid w:val="000A05DF"/>
    <w:rsid w:val="000A679E"/>
    <w:rsid w:val="000C32ED"/>
    <w:rsid w:val="000D6C23"/>
    <w:rsid w:val="000E30A7"/>
    <w:rsid w:val="00105CF0"/>
    <w:rsid w:val="00132B1A"/>
    <w:rsid w:val="001359D7"/>
    <w:rsid w:val="0015287E"/>
    <w:rsid w:val="00172E1F"/>
    <w:rsid w:val="00185E75"/>
    <w:rsid w:val="00197313"/>
    <w:rsid w:val="001A29FB"/>
    <w:rsid w:val="00206063"/>
    <w:rsid w:val="002149EF"/>
    <w:rsid w:val="00233245"/>
    <w:rsid w:val="002554CD"/>
    <w:rsid w:val="00256690"/>
    <w:rsid w:val="0027063E"/>
    <w:rsid w:val="00293B83"/>
    <w:rsid w:val="002B4294"/>
    <w:rsid w:val="002C380C"/>
    <w:rsid w:val="002C44B0"/>
    <w:rsid w:val="002D203B"/>
    <w:rsid w:val="002E7E19"/>
    <w:rsid w:val="00333D0D"/>
    <w:rsid w:val="00353251"/>
    <w:rsid w:val="00363296"/>
    <w:rsid w:val="00367539"/>
    <w:rsid w:val="003807F6"/>
    <w:rsid w:val="003C5E51"/>
    <w:rsid w:val="003D0AF2"/>
    <w:rsid w:val="003F438B"/>
    <w:rsid w:val="00407C8E"/>
    <w:rsid w:val="00423786"/>
    <w:rsid w:val="00451F8A"/>
    <w:rsid w:val="004763FD"/>
    <w:rsid w:val="00492302"/>
    <w:rsid w:val="004A44B4"/>
    <w:rsid w:val="004C049F"/>
    <w:rsid w:val="005000E2"/>
    <w:rsid w:val="0055445A"/>
    <w:rsid w:val="0059213C"/>
    <w:rsid w:val="005953BC"/>
    <w:rsid w:val="005A1E9E"/>
    <w:rsid w:val="005A6732"/>
    <w:rsid w:val="005B29CB"/>
    <w:rsid w:val="005B2FE6"/>
    <w:rsid w:val="005D6FD8"/>
    <w:rsid w:val="005F50B4"/>
    <w:rsid w:val="00626644"/>
    <w:rsid w:val="0062672A"/>
    <w:rsid w:val="00637486"/>
    <w:rsid w:val="00656869"/>
    <w:rsid w:val="006846EC"/>
    <w:rsid w:val="00693830"/>
    <w:rsid w:val="006A3CE7"/>
    <w:rsid w:val="006B76DF"/>
    <w:rsid w:val="006C2B29"/>
    <w:rsid w:val="006E0F3D"/>
    <w:rsid w:val="007160B3"/>
    <w:rsid w:val="007213B9"/>
    <w:rsid w:val="00747949"/>
    <w:rsid w:val="00780340"/>
    <w:rsid w:val="007B1158"/>
    <w:rsid w:val="007B36AC"/>
    <w:rsid w:val="007D5BE7"/>
    <w:rsid w:val="007D6DAD"/>
    <w:rsid w:val="007E7642"/>
    <w:rsid w:val="007F64EF"/>
    <w:rsid w:val="00805067"/>
    <w:rsid w:val="008054A3"/>
    <w:rsid w:val="00847F61"/>
    <w:rsid w:val="008508C2"/>
    <w:rsid w:val="0085477F"/>
    <w:rsid w:val="00880FF1"/>
    <w:rsid w:val="0088300E"/>
    <w:rsid w:val="00896B52"/>
    <w:rsid w:val="008D60B3"/>
    <w:rsid w:val="008E0634"/>
    <w:rsid w:val="00942015"/>
    <w:rsid w:val="00957554"/>
    <w:rsid w:val="00973FB5"/>
    <w:rsid w:val="009B4295"/>
    <w:rsid w:val="009C399D"/>
    <w:rsid w:val="009E521F"/>
    <w:rsid w:val="009F2E8D"/>
    <w:rsid w:val="009F70E1"/>
    <w:rsid w:val="00A0030C"/>
    <w:rsid w:val="00A11F71"/>
    <w:rsid w:val="00A21369"/>
    <w:rsid w:val="00A21B86"/>
    <w:rsid w:val="00A30602"/>
    <w:rsid w:val="00A54452"/>
    <w:rsid w:val="00A560AA"/>
    <w:rsid w:val="00A62DC2"/>
    <w:rsid w:val="00A66F6D"/>
    <w:rsid w:val="00AB79C6"/>
    <w:rsid w:val="00AD3C61"/>
    <w:rsid w:val="00AF57EB"/>
    <w:rsid w:val="00B012FE"/>
    <w:rsid w:val="00B2735A"/>
    <w:rsid w:val="00B47133"/>
    <w:rsid w:val="00B667B0"/>
    <w:rsid w:val="00B7783F"/>
    <w:rsid w:val="00B90A61"/>
    <w:rsid w:val="00BD74AE"/>
    <w:rsid w:val="00BE3E23"/>
    <w:rsid w:val="00C066ED"/>
    <w:rsid w:val="00C11705"/>
    <w:rsid w:val="00C249AE"/>
    <w:rsid w:val="00C332A5"/>
    <w:rsid w:val="00C36A6A"/>
    <w:rsid w:val="00C6416F"/>
    <w:rsid w:val="00C6554A"/>
    <w:rsid w:val="00CA600E"/>
    <w:rsid w:val="00CB7849"/>
    <w:rsid w:val="00D107ED"/>
    <w:rsid w:val="00D654F3"/>
    <w:rsid w:val="00D778FD"/>
    <w:rsid w:val="00D9388E"/>
    <w:rsid w:val="00DB2FFC"/>
    <w:rsid w:val="00DB617B"/>
    <w:rsid w:val="00E32BF9"/>
    <w:rsid w:val="00E527EA"/>
    <w:rsid w:val="00E656B5"/>
    <w:rsid w:val="00E95F43"/>
    <w:rsid w:val="00E97700"/>
    <w:rsid w:val="00EB65C6"/>
    <w:rsid w:val="00EB6789"/>
    <w:rsid w:val="00ED7C44"/>
    <w:rsid w:val="00EE1E5C"/>
    <w:rsid w:val="00F35BD2"/>
    <w:rsid w:val="00F6007C"/>
    <w:rsid w:val="00F621E6"/>
    <w:rsid w:val="00FA2751"/>
    <w:rsid w:val="00FA33B8"/>
    <w:rsid w:val="00FA4B7C"/>
    <w:rsid w:val="00FA63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609837DB"/>
  <w15:chartTrackingRefBased/>
  <w15:docId w15:val="{B7D57194-1879-4C6E-BF53-8926476090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595959" w:themeColor="text1" w:themeTint="A6"/>
        <w:sz w:val="22"/>
        <w:szCs w:val="22"/>
        <w:lang w:val="en-US" w:eastAsia="en-US" w:bidi="ar-SA"/>
      </w:rPr>
    </w:rPrDefault>
    <w:pPrDefault>
      <w:pPr>
        <w:spacing w:before="120" w:after="20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0" w:unhideWhenUsed="1" w:qFormat="1"/>
    <w:lsdException w:name="List Number" w:semiHidden="1" w:uiPriority="1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2" w:unhideWhenUsed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3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0634"/>
    <w:rPr>
      <w:color w:val="000000" w:themeColor="text1"/>
      <w:sz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3807F6"/>
    <w:pPr>
      <w:keepNext/>
      <w:keepLines/>
      <w:spacing w:before="240" w:after="60"/>
      <w:contextualSpacing/>
      <w:outlineLvl w:val="0"/>
    </w:pPr>
    <w:rPr>
      <w:rFonts w:asciiTheme="majorHAnsi" w:eastAsiaTheme="majorEastAsia" w:hAnsiTheme="majorHAnsi" w:cstheme="majorBidi"/>
      <w:color w:val="007789" w:themeColor="accent1" w:themeShade="BF"/>
      <w:sz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33D0D"/>
    <w:pPr>
      <w:keepNext/>
      <w:keepLines/>
      <w:spacing w:before="240" w:after="0"/>
      <w:contextualSpacing/>
      <w:outlineLvl w:val="1"/>
    </w:pPr>
    <w:rPr>
      <w:rFonts w:asciiTheme="majorHAnsi" w:eastAsiaTheme="majorEastAsia" w:hAnsiTheme="majorHAnsi" w:cstheme="majorBidi"/>
      <w:caps/>
      <w:color w:val="007789" w:themeColor="accent1" w:themeShade="BF"/>
      <w:sz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554C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04F5B" w:themeColor="accent1" w:themeShade="7F"/>
      <w:sz w:val="24"/>
      <w:szCs w:val="24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554CD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04F5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554CD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04F5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554CD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554CD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807F6"/>
    <w:rPr>
      <w:rFonts w:asciiTheme="majorHAnsi" w:eastAsiaTheme="majorEastAsia" w:hAnsiTheme="majorHAnsi" w:cstheme="majorBidi"/>
      <w:color w:val="007789" w:themeColor="accent1" w:themeShade="BF"/>
      <w:sz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33D0D"/>
    <w:rPr>
      <w:rFonts w:asciiTheme="majorHAnsi" w:eastAsiaTheme="majorEastAsia" w:hAnsiTheme="majorHAnsi" w:cstheme="majorBidi"/>
      <w:caps/>
      <w:color w:val="007789" w:themeColor="accent1" w:themeShade="BF"/>
      <w:sz w:val="24"/>
    </w:rPr>
  </w:style>
  <w:style w:type="paragraph" w:customStyle="1" w:styleId="ContactInfo">
    <w:name w:val="Contact Info"/>
    <w:basedOn w:val="Normal"/>
    <w:uiPriority w:val="4"/>
    <w:qFormat/>
    <w:rsid w:val="00C6554A"/>
    <w:pPr>
      <w:spacing w:before="0" w:after="0"/>
      <w:jc w:val="center"/>
    </w:pPr>
  </w:style>
  <w:style w:type="paragraph" w:styleId="ListBullet">
    <w:name w:val="List Bullet"/>
    <w:basedOn w:val="Normal"/>
    <w:uiPriority w:val="10"/>
    <w:unhideWhenUsed/>
    <w:qFormat/>
    <w:rsid w:val="00C6554A"/>
    <w:pPr>
      <w:numPr>
        <w:numId w:val="4"/>
      </w:numPr>
    </w:pPr>
  </w:style>
  <w:style w:type="paragraph" w:styleId="Title">
    <w:name w:val="Title"/>
    <w:basedOn w:val="Normal"/>
    <w:link w:val="TitleChar"/>
    <w:uiPriority w:val="2"/>
    <w:unhideWhenUsed/>
    <w:qFormat/>
    <w:rsid w:val="00333D0D"/>
    <w:pPr>
      <w:spacing w:before="480" w:after="40" w:line="240" w:lineRule="auto"/>
      <w:contextualSpacing/>
      <w:jc w:val="center"/>
    </w:pPr>
    <w:rPr>
      <w:rFonts w:asciiTheme="majorHAnsi" w:eastAsiaTheme="majorEastAsia" w:hAnsiTheme="majorHAnsi" w:cstheme="majorBidi"/>
      <w:color w:val="007789" w:themeColor="accent1" w:themeShade="BF"/>
      <w:kern w:val="28"/>
      <w:sz w:val="60"/>
    </w:rPr>
  </w:style>
  <w:style w:type="character" w:customStyle="1" w:styleId="TitleChar">
    <w:name w:val="Title Char"/>
    <w:basedOn w:val="DefaultParagraphFont"/>
    <w:link w:val="Title"/>
    <w:uiPriority w:val="2"/>
    <w:rsid w:val="00333D0D"/>
    <w:rPr>
      <w:rFonts w:asciiTheme="majorHAnsi" w:eastAsiaTheme="majorEastAsia" w:hAnsiTheme="majorHAnsi" w:cstheme="majorBidi"/>
      <w:color w:val="007789" w:themeColor="accent1" w:themeShade="BF"/>
      <w:kern w:val="28"/>
      <w:sz w:val="60"/>
    </w:rPr>
  </w:style>
  <w:style w:type="paragraph" w:styleId="Subtitle">
    <w:name w:val="Subtitle"/>
    <w:basedOn w:val="Normal"/>
    <w:link w:val="SubtitleChar"/>
    <w:uiPriority w:val="3"/>
    <w:unhideWhenUsed/>
    <w:qFormat/>
    <w:rsid w:val="00333D0D"/>
    <w:pPr>
      <w:numPr>
        <w:ilvl w:val="1"/>
      </w:numPr>
      <w:spacing w:before="0" w:after="480"/>
      <w:contextualSpacing/>
      <w:jc w:val="center"/>
    </w:pPr>
    <w:rPr>
      <w:rFonts w:asciiTheme="majorHAnsi" w:eastAsiaTheme="majorEastAsia" w:hAnsiTheme="majorHAnsi" w:cstheme="majorBidi"/>
      <w:caps/>
    </w:rPr>
  </w:style>
  <w:style w:type="character" w:customStyle="1" w:styleId="SubtitleChar">
    <w:name w:val="Subtitle Char"/>
    <w:basedOn w:val="DefaultParagraphFont"/>
    <w:link w:val="Subtitle"/>
    <w:uiPriority w:val="3"/>
    <w:rsid w:val="00333D0D"/>
    <w:rPr>
      <w:rFonts w:asciiTheme="majorHAnsi" w:eastAsiaTheme="majorEastAsia" w:hAnsiTheme="majorHAnsi" w:cstheme="majorBidi"/>
      <w:caps/>
      <w:sz w:val="26"/>
    </w:rPr>
  </w:style>
  <w:style w:type="paragraph" w:styleId="Footer">
    <w:name w:val="footer"/>
    <w:basedOn w:val="Normal"/>
    <w:link w:val="FooterChar"/>
    <w:uiPriority w:val="99"/>
    <w:unhideWhenUsed/>
    <w:rsid w:val="00C6554A"/>
    <w:pPr>
      <w:spacing w:before="0" w:after="0" w:line="240" w:lineRule="auto"/>
      <w:jc w:val="right"/>
    </w:pPr>
    <w:rPr>
      <w:caps/>
    </w:rPr>
  </w:style>
  <w:style w:type="character" w:customStyle="1" w:styleId="FooterChar">
    <w:name w:val="Footer Char"/>
    <w:basedOn w:val="DefaultParagraphFont"/>
    <w:link w:val="Footer"/>
    <w:uiPriority w:val="99"/>
    <w:rsid w:val="00C6554A"/>
    <w:rPr>
      <w:caps/>
    </w:rPr>
  </w:style>
  <w:style w:type="paragraph" w:customStyle="1" w:styleId="Photo">
    <w:name w:val="Photo"/>
    <w:basedOn w:val="Normal"/>
    <w:uiPriority w:val="1"/>
    <w:qFormat/>
    <w:rsid w:val="00C6554A"/>
    <w:pPr>
      <w:spacing w:before="0" w:after="0" w:line="240" w:lineRule="auto"/>
      <w:jc w:val="center"/>
    </w:pPr>
  </w:style>
  <w:style w:type="paragraph" w:styleId="Header">
    <w:name w:val="header"/>
    <w:basedOn w:val="Normal"/>
    <w:link w:val="HeaderChar"/>
    <w:uiPriority w:val="99"/>
    <w:unhideWhenUsed/>
    <w:rsid w:val="00C6554A"/>
    <w:pPr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554A"/>
    <w:rPr>
      <w:color w:val="595959" w:themeColor="text1" w:themeTint="A6"/>
      <w:sz w:val="20"/>
      <w:szCs w:val="20"/>
      <w:lang w:eastAsia="ja-JP"/>
    </w:rPr>
  </w:style>
  <w:style w:type="paragraph" w:styleId="ListNumber">
    <w:name w:val="List Number"/>
    <w:basedOn w:val="Normal"/>
    <w:uiPriority w:val="11"/>
    <w:unhideWhenUsed/>
    <w:qFormat/>
    <w:rsid w:val="00C6554A"/>
    <w:pPr>
      <w:numPr>
        <w:numId w:val="3"/>
      </w:numPr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C6554A"/>
    <w:rPr>
      <w:rFonts w:asciiTheme="majorHAnsi" w:eastAsiaTheme="majorEastAsia" w:hAnsiTheme="majorHAnsi" w:cstheme="majorBidi"/>
      <w:color w:val="004F5B" w:themeColor="accent1" w:themeShade="7F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6554A"/>
    <w:rPr>
      <w:rFonts w:asciiTheme="majorHAnsi" w:eastAsiaTheme="majorEastAsia" w:hAnsiTheme="majorHAnsi" w:cstheme="majorBidi"/>
      <w:color w:val="272727" w:themeColor="text1" w:themeTint="D8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6554A"/>
    <w:rPr>
      <w:rFonts w:asciiTheme="majorHAnsi" w:eastAsiaTheme="majorEastAsia" w:hAnsiTheme="majorHAnsi" w:cstheme="majorBidi"/>
      <w:i/>
      <w:iCs/>
      <w:color w:val="272727" w:themeColor="text1" w:themeTint="D8"/>
      <w:szCs w:val="21"/>
    </w:rPr>
  </w:style>
  <w:style w:type="character" w:styleId="IntenseEmphasis">
    <w:name w:val="Intense Emphasis"/>
    <w:basedOn w:val="DefaultParagraphFont"/>
    <w:uiPriority w:val="21"/>
    <w:semiHidden/>
    <w:unhideWhenUsed/>
    <w:qFormat/>
    <w:rsid w:val="00C6554A"/>
    <w:rPr>
      <w:i/>
      <w:iCs/>
      <w:color w:val="007789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semiHidden/>
    <w:unhideWhenUsed/>
    <w:qFormat/>
    <w:rsid w:val="00C6554A"/>
    <w:pPr>
      <w:pBdr>
        <w:top w:val="single" w:sz="4" w:space="10" w:color="007789" w:themeColor="accent1" w:themeShade="BF"/>
        <w:bottom w:val="single" w:sz="4" w:space="10" w:color="007789" w:themeColor="accent1" w:themeShade="BF"/>
      </w:pBdr>
      <w:spacing w:before="360" w:after="360"/>
      <w:ind w:left="864" w:right="864"/>
      <w:jc w:val="center"/>
    </w:pPr>
    <w:rPr>
      <w:i/>
      <w:iCs/>
      <w:color w:val="007789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C6554A"/>
    <w:rPr>
      <w:i/>
      <w:iCs/>
      <w:color w:val="007789" w:themeColor="accent1" w:themeShade="BF"/>
    </w:rPr>
  </w:style>
  <w:style w:type="character" w:styleId="IntenseReference">
    <w:name w:val="Intense Reference"/>
    <w:basedOn w:val="DefaultParagraphFont"/>
    <w:uiPriority w:val="32"/>
    <w:semiHidden/>
    <w:unhideWhenUsed/>
    <w:qFormat/>
    <w:rsid w:val="00C6554A"/>
    <w:rPr>
      <w:b/>
      <w:bCs/>
      <w:caps w:val="0"/>
      <w:smallCaps/>
      <w:color w:val="007789" w:themeColor="accent1" w:themeShade="BF"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6554A"/>
    <w:pPr>
      <w:spacing w:before="0" w:line="240" w:lineRule="auto"/>
    </w:pPr>
    <w:rPr>
      <w:i/>
      <w:iCs/>
      <w:color w:val="4E5B6F" w:themeColor="text2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554A"/>
    <w:pPr>
      <w:spacing w:before="0" w:after="0" w:line="240" w:lineRule="auto"/>
    </w:pPr>
    <w:rPr>
      <w:rFonts w:ascii="Segoe UI" w:hAnsi="Segoe UI" w:cs="Segoe UI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554A"/>
    <w:rPr>
      <w:rFonts w:ascii="Segoe UI" w:hAnsi="Segoe UI" w:cs="Segoe UI"/>
      <w:szCs w:val="18"/>
    </w:rPr>
  </w:style>
  <w:style w:type="paragraph" w:styleId="BlockText">
    <w:name w:val="Block Text"/>
    <w:basedOn w:val="Normal"/>
    <w:uiPriority w:val="99"/>
    <w:semiHidden/>
    <w:unhideWhenUsed/>
    <w:rsid w:val="00C6554A"/>
    <w:pPr>
      <w:pBdr>
        <w:top w:val="single" w:sz="2" w:space="10" w:color="007789" w:themeColor="accent1" w:themeShade="BF"/>
        <w:left w:val="single" w:sz="2" w:space="10" w:color="007789" w:themeColor="accent1" w:themeShade="BF"/>
        <w:bottom w:val="single" w:sz="2" w:space="10" w:color="007789" w:themeColor="accent1" w:themeShade="BF"/>
        <w:right w:val="single" w:sz="2" w:space="10" w:color="007789" w:themeColor="accent1" w:themeShade="BF"/>
      </w:pBdr>
      <w:ind w:left="1152" w:right="1152"/>
    </w:pPr>
    <w:rPr>
      <w:rFonts w:eastAsiaTheme="minorEastAsia"/>
      <w:i/>
      <w:iCs/>
      <w:color w:val="007789" w:themeColor="accent1" w:themeShade="BF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C6554A"/>
    <w:pPr>
      <w:spacing w:after="120"/>
    </w:pPr>
    <w:rPr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rsid w:val="00C6554A"/>
    <w:rPr>
      <w:szCs w:val="16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C6554A"/>
    <w:pPr>
      <w:spacing w:after="120"/>
      <w:ind w:left="360"/>
    </w:pPr>
    <w:rPr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rsid w:val="00C6554A"/>
    <w:rPr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C6554A"/>
    <w:rPr>
      <w:sz w:val="22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6554A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6554A"/>
    <w:rPr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6554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6554A"/>
    <w:rPr>
      <w:b/>
      <w:bCs/>
      <w:szCs w:val="2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C6554A"/>
    <w:pPr>
      <w:spacing w:before="0" w:after="0" w:line="240" w:lineRule="auto"/>
    </w:pPr>
    <w:rPr>
      <w:rFonts w:ascii="Segoe UI" w:hAnsi="Segoe UI" w:cs="Segoe UI"/>
      <w:szCs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C6554A"/>
    <w:rPr>
      <w:rFonts w:ascii="Segoe UI" w:hAnsi="Segoe UI" w:cs="Segoe UI"/>
      <w:szCs w:val="16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C6554A"/>
    <w:pPr>
      <w:spacing w:before="0" w:after="0" w:line="240" w:lineRule="auto"/>
    </w:pPr>
    <w:rPr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C6554A"/>
    <w:rPr>
      <w:szCs w:val="20"/>
    </w:rPr>
  </w:style>
  <w:style w:type="paragraph" w:styleId="EnvelopeReturn">
    <w:name w:val="envelope return"/>
    <w:basedOn w:val="Normal"/>
    <w:uiPriority w:val="99"/>
    <w:semiHidden/>
    <w:unhideWhenUsed/>
    <w:rsid w:val="00C6554A"/>
    <w:pPr>
      <w:spacing w:before="0" w:after="0" w:line="240" w:lineRule="auto"/>
    </w:pPr>
    <w:rPr>
      <w:rFonts w:asciiTheme="majorHAnsi" w:eastAsiaTheme="majorEastAsia" w:hAnsiTheme="majorHAnsi" w:cstheme="majorBidi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C6554A"/>
    <w:rPr>
      <w:color w:val="007789" w:themeColor="accent1" w:themeShade="BF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C6554A"/>
    <w:pPr>
      <w:spacing w:before="0"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6554A"/>
    <w:rPr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C6554A"/>
    <w:rPr>
      <w:rFonts w:ascii="Consolas" w:hAnsi="Consolas"/>
      <w:sz w:val="22"/>
      <w:szCs w:val="20"/>
    </w:rPr>
  </w:style>
  <w:style w:type="character" w:styleId="HTMLKeyboard">
    <w:name w:val="HTML Keyboard"/>
    <w:basedOn w:val="DefaultParagraphFont"/>
    <w:uiPriority w:val="99"/>
    <w:semiHidden/>
    <w:unhideWhenUsed/>
    <w:rsid w:val="00C6554A"/>
    <w:rPr>
      <w:rFonts w:ascii="Consolas" w:hAnsi="Consolas"/>
      <w:sz w:val="22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6554A"/>
    <w:pPr>
      <w:spacing w:before="0" w:after="0" w:line="240" w:lineRule="auto"/>
    </w:pPr>
    <w:rPr>
      <w:rFonts w:ascii="Consolas" w:hAnsi="Consolas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6554A"/>
    <w:rPr>
      <w:rFonts w:ascii="Consolas" w:hAnsi="Consolas"/>
      <w:szCs w:val="20"/>
    </w:rPr>
  </w:style>
  <w:style w:type="character" w:styleId="HTMLTypewriter">
    <w:name w:val="HTML Typewriter"/>
    <w:basedOn w:val="DefaultParagraphFont"/>
    <w:uiPriority w:val="99"/>
    <w:semiHidden/>
    <w:unhideWhenUsed/>
    <w:rsid w:val="00C6554A"/>
    <w:rPr>
      <w:rFonts w:ascii="Consolas" w:hAnsi="Consolas"/>
      <w:sz w:val="22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C6554A"/>
    <w:rPr>
      <w:color w:val="835D00" w:themeColor="accent3" w:themeShade="80"/>
      <w:u w:val="single"/>
    </w:rPr>
  </w:style>
  <w:style w:type="paragraph" w:styleId="MacroText">
    <w:name w:val="macro"/>
    <w:link w:val="MacroTextChar"/>
    <w:uiPriority w:val="99"/>
    <w:semiHidden/>
    <w:unhideWhenUsed/>
    <w:rsid w:val="00C6554A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/>
    </w:pPr>
    <w:rPr>
      <w:rFonts w:ascii="Consolas" w:hAnsi="Consolas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C6554A"/>
    <w:rPr>
      <w:rFonts w:ascii="Consolas" w:hAnsi="Consolas"/>
      <w:szCs w:val="20"/>
    </w:rPr>
  </w:style>
  <w:style w:type="character" w:styleId="PlaceholderText">
    <w:name w:val="Placeholder Text"/>
    <w:basedOn w:val="DefaultParagraphFont"/>
    <w:uiPriority w:val="99"/>
    <w:semiHidden/>
    <w:rsid w:val="00C6554A"/>
    <w:rPr>
      <w:color w:val="595959" w:themeColor="text1" w:themeTint="A6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C6554A"/>
    <w:pPr>
      <w:spacing w:before="0" w:after="0" w:line="240" w:lineRule="auto"/>
    </w:pPr>
    <w:rPr>
      <w:rFonts w:ascii="Consolas" w:hAnsi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C6554A"/>
    <w:rPr>
      <w:rFonts w:ascii="Consolas" w:hAnsi="Consolas"/>
      <w:szCs w:val="2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554CD"/>
    <w:rPr>
      <w:rFonts w:asciiTheme="majorHAnsi" w:eastAsiaTheme="majorEastAsia" w:hAnsiTheme="majorHAnsi" w:cstheme="majorBidi"/>
      <w:i/>
      <w:iCs/>
      <w:color w:val="004F5B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554CD"/>
    <w:rPr>
      <w:rFonts w:asciiTheme="majorHAnsi" w:eastAsiaTheme="majorEastAsia" w:hAnsiTheme="majorHAnsi" w:cstheme="majorBidi"/>
      <w:color w:val="004F5B" w:themeColor="accent1" w:themeShade="7F"/>
    </w:rPr>
  </w:style>
  <w:style w:type="table" w:styleId="TableGrid">
    <w:name w:val="Table Grid"/>
    <w:basedOn w:val="TableNormal"/>
    <w:uiPriority w:val="39"/>
    <w:rsid w:val="000C32ED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C32ED"/>
    <w:pPr>
      <w:spacing w:after="120" w:line="300" w:lineRule="auto"/>
      <w:ind w:left="720"/>
      <w:contextualSpacing/>
      <w:jc w:val="both"/>
    </w:pPr>
    <w:rPr>
      <w:rFonts w:ascii="Segoe UI" w:hAnsi="Segoe UI" w:cs="Times New Roman"/>
      <w:color w:val="000000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sv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H%20TA\AppData\Local\Microsoft\Office\16.0\DTS\en-US%7bE5F9570A-84C0-414F-8974-A4D6EA576ADB%7d\%7b492D98D7-5BAC-496A-AE48-2B3F2CC88B79%7dtf02835058_win32.dotx" TargetMode="External"/></Relationships>
</file>

<file path=word/theme/theme1.xml><?xml version="1.0" encoding="utf-8"?>
<a:theme xmlns:a="http://schemas.openxmlformats.org/drawingml/2006/main" name="Theme1">
  <a:themeElements>
    <a:clrScheme name="Report">
      <a:dk1>
        <a:sysClr val="windowText" lastClr="000000"/>
      </a:dk1>
      <a:lt1>
        <a:sysClr val="window" lastClr="FFFFFF"/>
      </a:lt1>
      <a:dk2>
        <a:srgbClr val="4E5B6F"/>
      </a:dk2>
      <a:lt2>
        <a:srgbClr val="D6ECFF"/>
      </a:lt2>
      <a:accent1>
        <a:srgbClr val="00A0B8"/>
      </a:accent1>
      <a:accent2>
        <a:srgbClr val="EA157A"/>
      </a:accent2>
      <a:accent3>
        <a:srgbClr val="FEB80A"/>
      </a:accent3>
      <a:accent4>
        <a:srgbClr val="00ADDC"/>
      </a:accent4>
      <a:accent5>
        <a:srgbClr val="738AC8"/>
      </a:accent5>
      <a:accent6>
        <a:srgbClr val="1AB39F"/>
      </a:accent6>
      <a:hlink>
        <a:srgbClr val="EB8803"/>
      </a:hlink>
      <a:folHlink>
        <a:srgbClr val="5F7791"/>
      </a:folHlink>
    </a:clrScheme>
    <a:fontScheme name="Paper">
      <a:maj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onstantia"/>
        <a:ea typeface=""/>
        <a:cs typeface=""/>
        <a:font script="Jpan" typeface="HG明朝E"/>
        <a:font script="Hang" typeface="궁서"/>
        <a:font script="Hans" typeface="华文新魏"/>
        <a:font script="Hant" typeface="標楷體"/>
        <a:font script="Arab" typeface="Times New Roman"/>
        <a:font script="Hebr" typeface="Times New Roman"/>
        <a:font script="Thai" typeface="Browalli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28F35E-DD43-4CC5-8411-F16B68CDBE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{492D98D7-5BAC-496A-AE48-2B3F2CC88B79}tf02835058_win32</Template>
  <TotalTime>1642</TotalTime>
  <Pages>7</Pages>
  <Words>479</Words>
  <Characters>2732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HANH TA</dc:creator>
  <cp:keywords/>
  <dc:description/>
  <cp:lastModifiedBy>Tạ Thị Mỹ Hạnh</cp:lastModifiedBy>
  <cp:revision>122</cp:revision>
  <dcterms:created xsi:type="dcterms:W3CDTF">2021-05-01T06:01:00Z</dcterms:created>
  <dcterms:modified xsi:type="dcterms:W3CDTF">2021-05-22T13:54:00Z</dcterms:modified>
</cp:coreProperties>
</file>